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C309" w14:textId="77777777" w:rsidR="00746635" w:rsidRPr="00FB106E" w:rsidRDefault="00746635" w:rsidP="000A5AB6">
      <w:pPr>
        <w:pStyle w:val="Datums1"/>
        <w:spacing w:before="0"/>
        <w:rPr>
          <w:lang w:val="lv-LV"/>
        </w:rPr>
      </w:pPr>
    </w:p>
    <w:p w14:paraId="5334065C" w14:textId="77777777" w:rsidR="00CF337D" w:rsidRPr="00FB106E" w:rsidRDefault="000A5AB6" w:rsidP="00CF337D">
      <w:pPr>
        <w:pStyle w:val="Datums1"/>
        <w:spacing w:before="0"/>
        <w:rPr>
          <w:lang w:val="lv-LV"/>
        </w:rPr>
      </w:pPr>
      <w:r w:rsidRPr="00FB106E">
        <w:rPr>
          <w:lang w:val="lv-LV"/>
        </w:rPr>
        <w:t xml:space="preserve">Rīgā </w:t>
      </w:r>
    </w:p>
    <w:p w14:paraId="0DE4EC50" w14:textId="77777777" w:rsidR="000A5AB6" w:rsidRPr="00FB106E" w:rsidRDefault="000A5AB6" w:rsidP="000A5AB6">
      <w:pPr>
        <w:pStyle w:val="Datums1"/>
        <w:spacing w:before="0"/>
        <w:rPr>
          <w:lang w:val="lv-LV"/>
        </w:rPr>
      </w:pPr>
      <w:r w:rsidRPr="00FB106E">
        <w:rPr>
          <w:b/>
          <w:bCs/>
          <w:sz w:val="18"/>
          <w:lang w:val="lv-LV"/>
        </w:rPr>
        <w:t>DATUMU SKATĪT DOKUMENTA PARAKSTA LAIKA ZĪMOGĀ</w:t>
      </w:r>
    </w:p>
    <w:p w14:paraId="72BA9195" w14:textId="1E773EA1" w:rsidR="0092430A" w:rsidRPr="00FB106E" w:rsidRDefault="000A5AB6" w:rsidP="0049723C">
      <w:pPr>
        <w:pStyle w:val="Registrnum"/>
        <w:rPr>
          <w:bCs/>
          <w:lang w:val="lv-LV"/>
        </w:rPr>
      </w:pPr>
      <w:r w:rsidRPr="00FB106E">
        <w:rPr>
          <w:b/>
          <w:bCs/>
          <w:sz w:val="18"/>
          <w:lang w:val="lv-LV"/>
        </w:rPr>
        <w:t xml:space="preserve">REĢISTRĀCIJAS </w:t>
      </w:r>
      <w:r w:rsidR="00D216F1" w:rsidRPr="00FB106E">
        <w:rPr>
          <w:b/>
          <w:bCs/>
          <w:sz w:val="18"/>
          <w:lang w:val="lv-LV"/>
        </w:rPr>
        <w:t xml:space="preserve">NUMURU SKATĪT DOKUMENTA  </w:t>
      </w:r>
      <w:r w:rsidR="005A50AB" w:rsidRPr="00FB106E">
        <w:rPr>
          <w:b/>
          <w:bCs/>
          <w:sz w:val="18"/>
          <w:lang w:val="lv-LV"/>
        </w:rPr>
        <w:t>PIELIKUMĀ</w:t>
      </w:r>
    </w:p>
    <w:p w14:paraId="32048C99" w14:textId="77777777" w:rsidR="0092430A" w:rsidRPr="00FB106E" w:rsidRDefault="0092430A" w:rsidP="00E70DBD">
      <w:pPr>
        <w:pStyle w:val="Adrese"/>
        <w:jc w:val="right"/>
        <w:rPr>
          <w:bCs/>
          <w:lang w:val="lv-LV"/>
        </w:rPr>
      </w:pPr>
    </w:p>
    <w:p w14:paraId="7A270890" w14:textId="3F73F885" w:rsidR="005E177A" w:rsidRPr="00FB106E" w:rsidRDefault="005E177A" w:rsidP="005E177A">
      <w:pPr>
        <w:pStyle w:val="Adrese"/>
        <w:jc w:val="right"/>
        <w:rPr>
          <w:b/>
          <w:lang w:val="lv-LV"/>
        </w:rPr>
      </w:pPr>
      <w:r w:rsidRPr="00FB106E">
        <w:rPr>
          <w:b/>
          <w:lang w:val="lv-LV"/>
        </w:rPr>
        <w:t>Brocēnu novada pašvaldība</w:t>
      </w:r>
    </w:p>
    <w:p w14:paraId="468071A6" w14:textId="3149779F" w:rsidR="005E177A" w:rsidRPr="00FB106E" w:rsidRDefault="005E177A" w:rsidP="005E177A">
      <w:pPr>
        <w:pStyle w:val="Adrese"/>
        <w:jc w:val="right"/>
        <w:rPr>
          <w:lang w:val="lv-LV"/>
        </w:rPr>
      </w:pPr>
      <w:proofErr w:type="spellStart"/>
      <w:r w:rsidRPr="00FB106E">
        <w:rPr>
          <w:lang w:val="lv-LV"/>
        </w:rPr>
        <w:t>Lielcieceres</w:t>
      </w:r>
      <w:proofErr w:type="spellEnd"/>
      <w:r w:rsidRPr="00FB106E">
        <w:rPr>
          <w:lang w:val="lv-LV"/>
        </w:rPr>
        <w:t xml:space="preserve"> iela 3, Brocēni, LV-3851</w:t>
      </w:r>
    </w:p>
    <w:p w14:paraId="4894D887" w14:textId="275DB9C8" w:rsidR="005E177A" w:rsidRPr="00FB106E" w:rsidRDefault="005E177A" w:rsidP="005E177A">
      <w:pPr>
        <w:pStyle w:val="Adrese"/>
        <w:jc w:val="right"/>
        <w:rPr>
          <w:lang w:val="lv-LV"/>
        </w:rPr>
      </w:pPr>
      <w:r w:rsidRPr="00FB106E">
        <w:rPr>
          <w:lang w:val="lv-LV"/>
        </w:rPr>
        <w:t>e-pasts: pasts@broceni.lv</w:t>
      </w:r>
    </w:p>
    <w:p w14:paraId="6716308E" w14:textId="77777777" w:rsidR="005E177A" w:rsidRPr="00FB106E" w:rsidRDefault="005E177A" w:rsidP="005E177A">
      <w:pPr>
        <w:pStyle w:val="Adrese"/>
        <w:jc w:val="right"/>
        <w:rPr>
          <w:lang w:val="lv-LV"/>
        </w:rPr>
      </w:pPr>
    </w:p>
    <w:p w14:paraId="5951B65D" w14:textId="77777777" w:rsidR="005E177A" w:rsidRPr="00FB106E" w:rsidRDefault="005E177A" w:rsidP="005E177A">
      <w:pPr>
        <w:pStyle w:val="Adrese"/>
        <w:jc w:val="right"/>
        <w:rPr>
          <w:b/>
          <w:bCs/>
          <w:lang w:val="lv-LV"/>
        </w:rPr>
      </w:pPr>
      <w:r w:rsidRPr="00FB106E">
        <w:rPr>
          <w:b/>
          <w:bCs/>
          <w:lang w:val="lv-LV"/>
        </w:rPr>
        <w:t>Informācijai- Zemkopības ministrija</w:t>
      </w:r>
    </w:p>
    <w:p w14:paraId="2ECDF483" w14:textId="77777777" w:rsidR="005E177A" w:rsidRPr="00FB106E" w:rsidRDefault="005E177A" w:rsidP="005E177A">
      <w:pPr>
        <w:pStyle w:val="Adrese"/>
        <w:jc w:val="right"/>
        <w:rPr>
          <w:lang w:val="lv-LV"/>
        </w:rPr>
      </w:pPr>
      <w:r w:rsidRPr="00FB106E">
        <w:rPr>
          <w:lang w:val="lv-LV"/>
        </w:rPr>
        <w:t xml:space="preserve">Valsts sekretārei D. </w:t>
      </w:r>
      <w:proofErr w:type="spellStart"/>
      <w:r w:rsidRPr="00FB106E">
        <w:rPr>
          <w:lang w:val="lv-LV"/>
        </w:rPr>
        <w:t>Lucauas</w:t>
      </w:r>
      <w:proofErr w:type="spellEnd"/>
      <w:r w:rsidRPr="00FB106E">
        <w:rPr>
          <w:lang w:val="lv-LV"/>
        </w:rPr>
        <w:t xml:space="preserve"> kundzei</w:t>
      </w:r>
    </w:p>
    <w:p w14:paraId="2500C6D1" w14:textId="77777777" w:rsidR="00136EA6" w:rsidRPr="00FB106E" w:rsidRDefault="00136EA6" w:rsidP="008017CE">
      <w:pPr>
        <w:pStyle w:val="Adrese"/>
        <w:jc w:val="right"/>
        <w:rPr>
          <w:lang w:val="lv-LV"/>
        </w:rPr>
      </w:pPr>
    </w:p>
    <w:p w14:paraId="4278F237" w14:textId="77777777" w:rsidR="00CF337D" w:rsidRPr="00FB106E" w:rsidRDefault="00CF337D" w:rsidP="008017CE">
      <w:pPr>
        <w:pStyle w:val="Adrese"/>
        <w:jc w:val="right"/>
        <w:rPr>
          <w:b/>
          <w:szCs w:val="24"/>
          <w:lang w:val="lv-LV"/>
        </w:rPr>
      </w:pPr>
    </w:p>
    <w:p w14:paraId="4E41BFEC" w14:textId="5EE754B3" w:rsidR="00136EA6" w:rsidRPr="00FB106E" w:rsidRDefault="00136EA6" w:rsidP="00F944B8">
      <w:pPr>
        <w:pStyle w:val="Nosaukums1"/>
        <w:spacing w:before="0"/>
        <w:rPr>
          <w:b/>
          <w:sz w:val="24"/>
          <w:szCs w:val="24"/>
          <w:lang w:val="lv-LV"/>
        </w:rPr>
      </w:pPr>
      <w:r w:rsidRPr="00FB106E">
        <w:rPr>
          <w:b/>
          <w:sz w:val="24"/>
          <w:szCs w:val="24"/>
          <w:lang w:val="lv-LV"/>
        </w:rPr>
        <w:t>Par nekustamā īpašuma</w:t>
      </w:r>
      <w:r w:rsidR="00333AF5" w:rsidRPr="00FB106E">
        <w:rPr>
          <w:b/>
          <w:sz w:val="24"/>
          <w:szCs w:val="24"/>
          <w:lang w:val="lv-LV"/>
        </w:rPr>
        <w:t xml:space="preserve"> </w:t>
      </w:r>
      <w:r w:rsidRPr="00FB106E">
        <w:rPr>
          <w:b/>
          <w:sz w:val="24"/>
          <w:szCs w:val="24"/>
          <w:lang w:val="lv-LV"/>
        </w:rPr>
        <w:t>“</w:t>
      </w:r>
      <w:proofErr w:type="spellStart"/>
      <w:r w:rsidR="005E177A" w:rsidRPr="00FB106E">
        <w:rPr>
          <w:b/>
          <w:sz w:val="24"/>
          <w:szCs w:val="24"/>
          <w:lang w:val="lv-LV"/>
        </w:rPr>
        <w:t>Renču</w:t>
      </w:r>
      <w:proofErr w:type="spellEnd"/>
      <w:r w:rsidR="005E177A" w:rsidRPr="00FB106E">
        <w:rPr>
          <w:b/>
          <w:sz w:val="24"/>
          <w:szCs w:val="24"/>
          <w:lang w:val="lv-LV"/>
        </w:rPr>
        <w:t xml:space="preserve"> mežs</w:t>
      </w:r>
      <w:r w:rsidRPr="00FB106E">
        <w:rPr>
          <w:b/>
          <w:sz w:val="24"/>
          <w:szCs w:val="24"/>
          <w:lang w:val="lv-LV"/>
        </w:rPr>
        <w:t>”</w:t>
      </w:r>
    </w:p>
    <w:p w14:paraId="41626182" w14:textId="77777777" w:rsidR="005E177A" w:rsidRPr="00FB106E" w:rsidRDefault="00136EA6" w:rsidP="00F944B8">
      <w:pPr>
        <w:pStyle w:val="Nosaukums1"/>
        <w:spacing w:before="0"/>
        <w:rPr>
          <w:b/>
          <w:sz w:val="24"/>
          <w:szCs w:val="24"/>
          <w:lang w:val="lv-LV"/>
        </w:rPr>
      </w:pPr>
      <w:r w:rsidRPr="00FB106E">
        <w:rPr>
          <w:b/>
          <w:sz w:val="24"/>
          <w:szCs w:val="24"/>
          <w:lang w:val="lv-LV"/>
        </w:rPr>
        <w:t>ar kadastra</w:t>
      </w:r>
      <w:r w:rsidR="004E7E8F" w:rsidRPr="00FB106E">
        <w:rPr>
          <w:b/>
          <w:sz w:val="24"/>
          <w:szCs w:val="24"/>
          <w:lang w:val="lv-LV"/>
        </w:rPr>
        <w:t xml:space="preserve"> Nr. </w:t>
      </w:r>
      <w:r w:rsidR="005E177A" w:rsidRPr="00FB106E">
        <w:rPr>
          <w:b/>
          <w:sz w:val="24"/>
          <w:szCs w:val="24"/>
          <w:lang w:val="lv-LV"/>
        </w:rPr>
        <w:t>8480 005 0097</w:t>
      </w:r>
      <w:r w:rsidR="004E7E8F" w:rsidRPr="00FB106E">
        <w:rPr>
          <w:b/>
          <w:sz w:val="24"/>
          <w:szCs w:val="24"/>
          <w:lang w:val="lv-LV"/>
        </w:rPr>
        <w:t>,</w:t>
      </w:r>
      <w:r w:rsidR="005E177A" w:rsidRPr="00FB106E">
        <w:rPr>
          <w:b/>
          <w:sz w:val="24"/>
          <w:szCs w:val="24"/>
          <w:lang w:val="lv-LV"/>
        </w:rPr>
        <w:t xml:space="preserve"> Remtes</w:t>
      </w:r>
      <w:r w:rsidR="004E7E8F" w:rsidRPr="00FB106E">
        <w:rPr>
          <w:b/>
          <w:sz w:val="24"/>
          <w:szCs w:val="24"/>
          <w:lang w:val="lv-LV"/>
        </w:rPr>
        <w:t xml:space="preserve"> pagastā,</w:t>
      </w:r>
    </w:p>
    <w:p w14:paraId="2ACA963D" w14:textId="77777777" w:rsidR="005E177A" w:rsidRPr="00FB106E" w:rsidRDefault="005E177A" w:rsidP="00F944B8">
      <w:pPr>
        <w:pStyle w:val="Nosaukums1"/>
        <w:spacing w:before="0"/>
        <w:rPr>
          <w:b/>
          <w:sz w:val="24"/>
          <w:szCs w:val="24"/>
          <w:lang w:val="lv-LV"/>
        </w:rPr>
      </w:pPr>
      <w:r w:rsidRPr="00FB106E">
        <w:rPr>
          <w:b/>
          <w:sz w:val="24"/>
          <w:szCs w:val="24"/>
          <w:lang w:val="lv-LV"/>
        </w:rPr>
        <w:t>Brocēnu</w:t>
      </w:r>
      <w:r w:rsidR="004E7E8F" w:rsidRPr="00FB106E">
        <w:rPr>
          <w:b/>
          <w:sz w:val="24"/>
          <w:szCs w:val="24"/>
          <w:lang w:val="lv-LV"/>
        </w:rPr>
        <w:t xml:space="preserve"> novadā, </w:t>
      </w:r>
      <w:r w:rsidRPr="00FB106E">
        <w:rPr>
          <w:b/>
          <w:sz w:val="24"/>
          <w:szCs w:val="24"/>
          <w:lang w:val="lv-LV"/>
        </w:rPr>
        <w:t>zemes vienības 8480 003 0266</w:t>
      </w:r>
    </w:p>
    <w:p w14:paraId="4CEA4883" w14:textId="165089FE" w:rsidR="004E7E8F" w:rsidRPr="00FB106E" w:rsidRDefault="005E177A" w:rsidP="00F944B8">
      <w:pPr>
        <w:pStyle w:val="Nosaukums1"/>
        <w:spacing w:before="0"/>
        <w:rPr>
          <w:b/>
          <w:sz w:val="24"/>
          <w:szCs w:val="24"/>
          <w:lang w:val="lv-LV"/>
        </w:rPr>
      </w:pPr>
      <w:r w:rsidRPr="00FB106E">
        <w:rPr>
          <w:b/>
          <w:sz w:val="24"/>
          <w:szCs w:val="24"/>
          <w:lang w:val="lv-LV"/>
        </w:rPr>
        <w:t xml:space="preserve">daļas atsavināšanu </w:t>
      </w:r>
    </w:p>
    <w:p w14:paraId="72C90D1C" w14:textId="77777777" w:rsidR="008A7909" w:rsidRPr="00FB106E" w:rsidRDefault="008A7909" w:rsidP="008A7909">
      <w:pPr>
        <w:pStyle w:val="BodyTextIndent"/>
        <w:rPr>
          <w:rFonts w:ascii="Times New Roman" w:hAnsi="Times New Roman" w:cs="Times New Roman"/>
          <w:sz w:val="23"/>
          <w:szCs w:val="23"/>
        </w:rPr>
      </w:pPr>
    </w:p>
    <w:p w14:paraId="732CA483" w14:textId="37576AF1" w:rsidR="008A7909" w:rsidRPr="00FB106E" w:rsidRDefault="008A7909" w:rsidP="008A7909">
      <w:pPr>
        <w:pStyle w:val="BodyTextIndent"/>
        <w:rPr>
          <w:rFonts w:ascii="Times New Roman" w:hAnsi="Times New Roman" w:cs="Times New Roman"/>
          <w:szCs w:val="24"/>
        </w:rPr>
      </w:pPr>
      <w:r w:rsidRPr="00FB106E">
        <w:rPr>
          <w:rFonts w:ascii="Times New Roman" w:hAnsi="Times New Roman" w:cs="Times New Roman"/>
          <w:szCs w:val="24"/>
        </w:rPr>
        <w:t>Pamatojoties uz 24.02.2000. likuma „Meža likums” 4.</w:t>
      </w:r>
      <w:r w:rsidR="00427430" w:rsidRPr="00FB106E">
        <w:rPr>
          <w:rFonts w:ascii="Times New Roman" w:hAnsi="Times New Roman" w:cs="Times New Roman"/>
          <w:szCs w:val="24"/>
        </w:rPr>
        <w:t> </w:t>
      </w:r>
      <w:r w:rsidRPr="00FB106E">
        <w:rPr>
          <w:rFonts w:ascii="Times New Roman" w:hAnsi="Times New Roman" w:cs="Times New Roman"/>
          <w:szCs w:val="24"/>
        </w:rPr>
        <w:t xml:space="preserve">panta otro daļu, </w:t>
      </w:r>
      <w:r w:rsidR="00AF02A1" w:rsidRPr="00FB106E">
        <w:rPr>
          <w:rFonts w:ascii="Times New Roman" w:hAnsi="Times New Roman" w:cs="Times New Roman"/>
          <w:szCs w:val="24"/>
        </w:rPr>
        <w:t>AS </w:t>
      </w:r>
      <w:r w:rsidRPr="00FB106E">
        <w:rPr>
          <w:rFonts w:ascii="Times New Roman" w:hAnsi="Times New Roman" w:cs="Times New Roman"/>
          <w:szCs w:val="24"/>
        </w:rPr>
        <w:t>„Latvijas</w:t>
      </w:r>
      <w:r w:rsidR="00AF02A1" w:rsidRPr="00FB106E">
        <w:rPr>
          <w:rFonts w:ascii="Times New Roman" w:hAnsi="Times New Roman" w:cs="Times New Roman"/>
          <w:szCs w:val="24"/>
        </w:rPr>
        <w:t> </w:t>
      </w:r>
      <w:r w:rsidRPr="00FB106E">
        <w:rPr>
          <w:rFonts w:ascii="Times New Roman" w:hAnsi="Times New Roman" w:cs="Times New Roman"/>
          <w:szCs w:val="24"/>
        </w:rPr>
        <w:t>valsts meži” (turpmāk – LVM) veic valstij piekrītošās un valsts  īpašumā esošās uz valsts vārda Zemkopības ministrijas personā zemesgrāmatā ierakstītās valsts meža zemes apsaimniekošanu un aizsardzību.</w:t>
      </w:r>
    </w:p>
    <w:p w14:paraId="63888D41" w14:textId="0E371D73" w:rsidR="00F04BEE" w:rsidRPr="00FB106E" w:rsidRDefault="00F04BEE" w:rsidP="00F04BEE">
      <w:pPr>
        <w:pStyle w:val="BodyTextIndent"/>
        <w:rPr>
          <w:rFonts w:ascii="Times New Roman" w:hAnsi="Times New Roman" w:cs="Times New Roman"/>
          <w:szCs w:val="24"/>
        </w:rPr>
      </w:pPr>
      <w:r w:rsidRPr="00FB106E">
        <w:rPr>
          <w:rFonts w:ascii="Times New Roman" w:hAnsi="Times New Roman" w:cs="Times New Roman"/>
          <w:szCs w:val="24"/>
        </w:rPr>
        <w:t>LVM ir veikusi tās pārvaldīšanā esoš</w:t>
      </w:r>
      <w:r w:rsidR="009429DF" w:rsidRPr="00FB106E">
        <w:rPr>
          <w:rFonts w:ascii="Times New Roman" w:hAnsi="Times New Roman" w:cs="Times New Roman"/>
          <w:szCs w:val="24"/>
        </w:rPr>
        <w:t>ajās</w:t>
      </w:r>
      <w:r w:rsidRPr="00FB106E">
        <w:rPr>
          <w:rFonts w:ascii="Times New Roman" w:hAnsi="Times New Roman" w:cs="Times New Roman"/>
          <w:szCs w:val="24"/>
        </w:rPr>
        <w:t xml:space="preserve"> zemes vienīb</w:t>
      </w:r>
      <w:r w:rsidR="009429DF" w:rsidRPr="00FB106E">
        <w:rPr>
          <w:rFonts w:ascii="Times New Roman" w:hAnsi="Times New Roman" w:cs="Times New Roman"/>
          <w:szCs w:val="24"/>
        </w:rPr>
        <w:t xml:space="preserve">ās esošo ceļu </w:t>
      </w:r>
      <w:r w:rsidRPr="00FB106E">
        <w:rPr>
          <w:rFonts w:ascii="Times New Roman" w:hAnsi="Times New Roman" w:cs="Times New Roman"/>
          <w:szCs w:val="24"/>
        </w:rPr>
        <w:t xml:space="preserve">inventarizāciju. Tās ietvaros konstatēts, ka </w:t>
      </w:r>
      <w:r w:rsidR="009A4131">
        <w:rPr>
          <w:rFonts w:ascii="Times New Roman" w:hAnsi="Times New Roman" w:cs="Times New Roman"/>
          <w:szCs w:val="24"/>
        </w:rPr>
        <w:t>Brocēnu novada pa</w:t>
      </w:r>
      <w:r w:rsidRPr="00FB106E">
        <w:rPr>
          <w:rFonts w:ascii="Times New Roman" w:hAnsi="Times New Roman" w:cs="Times New Roman"/>
          <w:szCs w:val="24"/>
        </w:rPr>
        <w:t>švaldības</w:t>
      </w:r>
      <w:r w:rsidR="00C22044">
        <w:rPr>
          <w:rFonts w:ascii="Times New Roman" w:hAnsi="Times New Roman" w:cs="Times New Roman"/>
          <w:szCs w:val="24"/>
        </w:rPr>
        <w:t xml:space="preserve"> (turpmāk- Pašvaldība)</w:t>
      </w:r>
      <w:r w:rsidRPr="00FB106E">
        <w:rPr>
          <w:rFonts w:ascii="Times New Roman" w:hAnsi="Times New Roman" w:cs="Times New Roman"/>
          <w:szCs w:val="24"/>
        </w:rPr>
        <w:t xml:space="preserve"> autoceļš “</w:t>
      </w:r>
      <w:proofErr w:type="spellStart"/>
      <w:r w:rsidRPr="00FB106E">
        <w:rPr>
          <w:rFonts w:ascii="Times New Roman" w:hAnsi="Times New Roman" w:cs="Times New Roman"/>
          <w:szCs w:val="24"/>
        </w:rPr>
        <w:t>Vikstrautes</w:t>
      </w:r>
      <w:proofErr w:type="spellEnd"/>
      <w:r w:rsidRPr="00FB106E">
        <w:rPr>
          <w:rFonts w:ascii="Times New Roman" w:hAnsi="Times New Roman" w:cs="Times New Roman"/>
          <w:szCs w:val="24"/>
        </w:rPr>
        <w:t xml:space="preserve"> ceļš” ar kadastra apzīmējumu 8480 005 0080 001, </w:t>
      </w:r>
      <w:bookmarkStart w:id="0" w:name="_GoBack"/>
      <w:bookmarkEnd w:id="0"/>
      <w:r w:rsidRPr="00FB106E">
        <w:rPr>
          <w:rFonts w:ascii="Times New Roman" w:hAnsi="Times New Roman" w:cs="Times New Roman"/>
          <w:szCs w:val="24"/>
        </w:rPr>
        <w:t>Remtes pagastā, Brocēnu novadā atrodas uz LVM apsaimniekošanā esošā nekustamā īpašuma “</w:t>
      </w:r>
      <w:proofErr w:type="spellStart"/>
      <w:r w:rsidRPr="00FB106E">
        <w:rPr>
          <w:rFonts w:ascii="Times New Roman" w:hAnsi="Times New Roman" w:cs="Times New Roman"/>
          <w:szCs w:val="24"/>
        </w:rPr>
        <w:t>Renču</w:t>
      </w:r>
      <w:proofErr w:type="spellEnd"/>
      <w:r w:rsidRPr="00FB106E">
        <w:rPr>
          <w:rFonts w:ascii="Times New Roman" w:hAnsi="Times New Roman" w:cs="Times New Roman"/>
          <w:szCs w:val="24"/>
        </w:rPr>
        <w:t xml:space="preserve"> mežs”</w:t>
      </w:r>
      <w:r w:rsidR="00B57453" w:rsidRPr="00FB106E">
        <w:rPr>
          <w:rFonts w:ascii="Times New Roman" w:hAnsi="Times New Roman" w:cs="Times New Roman"/>
          <w:szCs w:val="24"/>
        </w:rPr>
        <w:t xml:space="preserve"> ar kadastra apzīmējumu 8480 005 0097</w:t>
      </w:r>
      <w:r w:rsidR="00AF02A1" w:rsidRPr="00FB106E">
        <w:rPr>
          <w:rFonts w:ascii="Times New Roman" w:hAnsi="Times New Roman" w:cs="Times New Roman"/>
          <w:szCs w:val="24"/>
        </w:rPr>
        <w:t>, Remtes pagastā, Brocēnu novadā</w:t>
      </w:r>
      <w:r w:rsidR="00B57453" w:rsidRPr="00FB106E">
        <w:rPr>
          <w:rFonts w:ascii="Times New Roman" w:hAnsi="Times New Roman" w:cs="Times New Roman"/>
          <w:szCs w:val="24"/>
        </w:rPr>
        <w:t>,</w:t>
      </w:r>
      <w:r w:rsidRPr="00FB106E">
        <w:rPr>
          <w:rFonts w:ascii="Times New Roman" w:hAnsi="Times New Roman" w:cs="Times New Roman"/>
          <w:szCs w:val="24"/>
        </w:rPr>
        <w:t xml:space="preserve"> zemes vienīb</w:t>
      </w:r>
      <w:r w:rsidR="009429DF" w:rsidRPr="00FB106E">
        <w:rPr>
          <w:rFonts w:ascii="Times New Roman" w:hAnsi="Times New Roman" w:cs="Times New Roman"/>
          <w:szCs w:val="24"/>
        </w:rPr>
        <w:t>as</w:t>
      </w:r>
      <w:r w:rsidRPr="00FB106E">
        <w:rPr>
          <w:rFonts w:ascii="Times New Roman" w:hAnsi="Times New Roman" w:cs="Times New Roman"/>
          <w:szCs w:val="24"/>
        </w:rPr>
        <w:t xml:space="preserve"> ar kadastra apzīmējumu </w:t>
      </w:r>
      <w:bookmarkStart w:id="1" w:name="_Hlk41393436"/>
      <w:r w:rsidR="00D650F6" w:rsidRPr="00FB106E">
        <w:rPr>
          <w:rFonts w:ascii="Times New Roman" w:hAnsi="Times New Roman" w:cs="Times New Roman"/>
          <w:szCs w:val="24"/>
        </w:rPr>
        <w:t>8480 003 0266</w:t>
      </w:r>
      <w:bookmarkEnd w:id="1"/>
      <w:r w:rsidR="00D650F6" w:rsidRPr="00FB106E">
        <w:rPr>
          <w:rFonts w:ascii="Times New Roman" w:hAnsi="Times New Roman" w:cs="Times New Roman"/>
          <w:szCs w:val="24"/>
        </w:rPr>
        <w:t>.</w:t>
      </w:r>
    </w:p>
    <w:p w14:paraId="5D816A0C" w14:textId="3E285C9F" w:rsidR="00B57453" w:rsidRPr="00FB106E" w:rsidRDefault="00B57453" w:rsidP="001B47B8">
      <w:pPr>
        <w:rPr>
          <w:rFonts w:eastAsia="Times New Roman"/>
          <w:szCs w:val="24"/>
          <w:lang w:val="lv-LV"/>
        </w:rPr>
      </w:pPr>
      <w:r w:rsidRPr="00FB106E">
        <w:rPr>
          <w:rFonts w:eastAsia="Times New Roman"/>
          <w:szCs w:val="24"/>
          <w:lang w:val="lv-LV"/>
        </w:rPr>
        <w:t>Augstāk minētā zemes vienība ir kadastrāli uzmērīta un īpašuma tiesības uz nekustamo īpašumu “</w:t>
      </w:r>
      <w:proofErr w:type="spellStart"/>
      <w:r w:rsidRPr="00FB106E">
        <w:rPr>
          <w:rFonts w:eastAsia="Times New Roman"/>
          <w:szCs w:val="24"/>
          <w:lang w:val="lv-LV"/>
        </w:rPr>
        <w:t>Renču</w:t>
      </w:r>
      <w:proofErr w:type="spellEnd"/>
      <w:r w:rsidRPr="00FB106E">
        <w:rPr>
          <w:rFonts w:eastAsia="Times New Roman"/>
          <w:szCs w:val="24"/>
          <w:lang w:val="lv-LV"/>
        </w:rPr>
        <w:t xml:space="preserve"> mežs” ir nostiprinātas Remtes pagasta zemesgrāmatas nodalījumā Nr. 100000546186 uz valsts vārda Zemkopības ministrijas person</w:t>
      </w:r>
      <w:r w:rsidR="00C22044">
        <w:rPr>
          <w:rFonts w:eastAsia="Times New Roman"/>
          <w:szCs w:val="24"/>
          <w:lang w:val="lv-LV"/>
        </w:rPr>
        <w:t>ā</w:t>
      </w:r>
      <w:r w:rsidRPr="00FB106E">
        <w:rPr>
          <w:rFonts w:eastAsia="Times New Roman"/>
          <w:szCs w:val="24"/>
          <w:lang w:val="lv-LV"/>
        </w:rPr>
        <w:t>.</w:t>
      </w:r>
      <w:r w:rsidR="00B36566" w:rsidRPr="00FB106E">
        <w:rPr>
          <w:rFonts w:eastAsia="Times New Roman"/>
          <w:szCs w:val="24"/>
          <w:lang w:val="lv-LV"/>
        </w:rPr>
        <w:t xml:space="preserve"> </w:t>
      </w:r>
      <w:r w:rsidR="00B36566" w:rsidRPr="00FB106E">
        <w:rPr>
          <w:szCs w:val="24"/>
          <w:lang w:val="lv-LV" w:eastAsia="lv-LV"/>
        </w:rPr>
        <w:t xml:space="preserve">Nekustamais īpašums sastāv no vienas zemes vienības </w:t>
      </w:r>
      <w:r w:rsidR="00B5751D" w:rsidRPr="00FB106E">
        <w:rPr>
          <w:szCs w:val="24"/>
          <w:lang w:val="lv-LV" w:eastAsia="lv-LV"/>
        </w:rPr>
        <w:t>49,65</w:t>
      </w:r>
      <w:r w:rsidR="00B36566" w:rsidRPr="00FB106E">
        <w:rPr>
          <w:szCs w:val="24"/>
          <w:lang w:val="lv-LV" w:eastAsia="lv-LV"/>
        </w:rPr>
        <w:t xml:space="preserve"> ha platībā, </w:t>
      </w:r>
      <w:r w:rsidR="00B36566" w:rsidRPr="00FB106E">
        <w:rPr>
          <w:rFonts w:eastAsia="Times New Roman"/>
          <w:szCs w:val="24"/>
          <w:lang w:val="lv-LV"/>
        </w:rPr>
        <w:t xml:space="preserve">no tiem </w:t>
      </w:r>
      <w:r w:rsidR="00B5751D" w:rsidRPr="00FB106E">
        <w:rPr>
          <w:rFonts w:eastAsia="Times New Roman"/>
          <w:szCs w:val="24"/>
          <w:lang w:val="lv-LV"/>
        </w:rPr>
        <w:t>zeme zem ceļiem</w:t>
      </w:r>
      <w:r w:rsidR="00B36566" w:rsidRPr="00FB106E">
        <w:rPr>
          <w:rFonts w:eastAsia="Times New Roman"/>
          <w:szCs w:val="24"/>
          <w:lang w:val="lv-LV"/>
        </w:rPr>
        <w:t xml:space="preserve"> 0,</w:t>
      </w:r>
      <w:r w:rsidR="00B5751D" w:rsidRPr="00FB106E">
        <w:rPr>
          <w:rFonts w:eastAsia="Times New Roman"/>
          <w:szCs w:val="24"/>
          <w:lang w:val="lv-LV"/>
        </w:rPr>
        <w:t>55</w:t>
      </w:r>
      <w:r w:rsidR="00FB106E" w:rsidRPr="00FB106E">
        <w:rPr>
          <w:rFonts w:eastAsia="Times New Roman"/>
          <w:szCs w:val="24"/>
          <w:lang w:val="lv-LV"/>
        </w:rPr>
        <w:t> </w:t>
      </w:r>
      <w:r w:rsidR="00B36566" w:rsidRPr="00FB106E">
        <w:rPr>
          <w:rFonts w:eastAsia="Times New Roman"/>
          <w:szCs w:val="24"/>
          <w:lang w:val="lv-LV"/>
        </w:rPr>
        <w:t xml:space="preserve">ha. Zemes vienībai noteiktais lietošanas mērķis - Zeme, uz kuras galvenā darbība ir mežsaimniecība (0201). </w:t>
      </w:r>
    </w:p>
    <w:p w14:paraId="1D993408" w14:textId="0B0E498D" w:rsidR="00B36566" w:rsidRDefault="00B36566" w:rsidP="001B47B8">
      <w:pPr>
        <w:rPr>
          <w:rFonts w:eastAsia="Times New Roman"/>
          <w:szCs w:val="24"/>
          <w:lang w:val="lv-LV"/>
        </w:rPr>
      </w:pPr>
      <w:r w:rsidRPr="00FB106E">
        <w:rPr>
          <w:rFonts w:eastAsia="Times New Roman"/>
          <w:szCs w:val="24"/>
          <w:lang w:val="lv-LV"/>
        </w:rPr>
        <w:t>Pašvaldības ceļš “</w:t>
      </w:r>
      <w:proofErr w:type="spellStart"/>
      <w:r w:rsidRPr="00FB106E">
        <w:rPr>
          <w:rFonts w:eastAsia="Times New Roman"/>
          <w:szCs w:val="24"/>
          <w:lang w:val="lv-LV"/>
        </w:rPr>
        <w:t>Vikstrautes</w:t>
      </w:r>
      <w:proofErr w:type="spellEnd"/>
      <w:r w:rsidRPr="00FB106E">
        <w:rPr>
          <w:rFonts w:eastAsia="Times New Roman"/>
          <w:szCs w:val="24"/>
          <w:lang w:val="lv-LV"/>
        </w:rPr>
        <w:t xml:space="preserve"> ceļš” ar kadastra apzīmējumu 8480 005 0080 001 ir kadastrāli uzmērīt</w:t>
      </w:r>
      <w:r w:rsidR="00B5751D" w:rsidRPr="00FB106E">
        <w:rPr>
          <w:rFonts w:eastAsia="Times New Roman"/>
          <w:szCs w:val="24"/>
          <w:lang w:val="lv-LV"/>
        </w:rPr>
        <w:t xml:space="preserve">s. Pamatojoties uz 22.02.2017. Pašvaldības izziņu, </w:t>
      </w:r>
      <w:r w:rsidR="00FB106E">
        <w:rPr>
          <w:rFonts w:eastAsia="Times New Roman"/>
          <w:szCs w:val="24"/>
          <w:lang w:val="lv-LV"/>
        </w:rPr>
        <w:t xml:space="preserve">Valsts zemes dienesta </w:t>
      </w:r>
      <w:r w:rsidR="00B5751D" w:rsidRPr="00FB106E">
        <w:rPr>
          <w:rFonts w:eastAsia="Times New Roman"/>
          <w:szCs w:val="24"/>
          <w:lang w:val="lv-LV"/>
        </w:rPr>
        <w:t xml:space="preserve">datos </w:t>
      </w:r>
      <w:r w:rsidR="00FB106E" w:rsidRPr="00FB106E">
        <w:rPr>
          <w:rFonts w:eastAsia="Times New Roman"/>
          <w:szCs w:val="24"/>
          <w:lang w:val="lv-LV"/>
        </w:rPr>
        <w:t xml:space="preserve">Pašvaldība </w:t>
      </w:r>
      <w:r w:rsidR="00B5751D" w:rsidRPr="00FB106E">
        <w:rPr>
          <w:rFonts w:eastAsia="Times New Roman"/>
          <w:szCs w:val="24"/>
          <w:lang w:val="lv-LV"/>
        </w:rPr>
        <w:t xml:space="preserve">ir reģistrēta kā </w:t>
      </w:r>
      <w:r w:rsidR="00C22044">
        <w:rPr>
          <w:rFonts w:eastAsia="Times New Roman"/>
          <w:szCs w:val="24"/>
          <w:lang w:val="lv-LV"/>
        </w:rPr>
        <w:t>inženierbūves</w:t>
      </w:r>
      <w:r w:rsidR="00C22044" w:rsidRPr="00FB106E">
        <w:rPr>
          <w:rFonts w:eastAsia="Times New Roman"/>
          <w:szCs w:val="24"/>
          <w:lang w:val="lv-LV"/>
        </w:rPr>
        <w:t xml:space="preserve"> </w:t>
      </w:r>
      <w:r w:rsidR="00B5751D" w:rsidRPr="00FB106E">
        <w:rPr>
          <w:rFonts w:eastAsia="Times New Roman"/>
          <w:szCs w:val="24"/>
          <w:lang w:val="lv-LV"/>
        </w:rPr>
        <w:t>tiesiskais valdītājs.</w:t>
      </w:r>
    </w:p>
    <w:p w14:paraId="7D65A364" w14:textId="475C7EB9" w:rsidR="00FB106E" w:rsidRPr="00FB106E" w:rsidRDefault="00B5751D" w:rsidP="005C6D0F">
      <w:pPr>
        <w:rPr>
          <w:rFonts w:eastAsia="Times New Roman"/>
          <w:szCs w:val="24"/>
          <w:lang w:val="lv-LV"/>
        </w:rPr>
      </w:pPr>
      <w:r w:rsidRPr="00FB106E">
        <w:rPr>
          <w:rFonts w:eastAsia="Times New Roman"/>
          <w:szCs w:val="24"/>
          <w:lang w:val="lv-LV"/>
        </w:rPr>
        <w:t xml:space="preserve">Ņemot vērā augstāk minēto, lūdzam </w:t>
      </w:r>
      <w:r w:rsidR="00C22044">
        <w:rPr>
          <w:rFonts w:eastAsia="Times New Roman"/>
          <w:szCs w:val="24"/>
          <w:lang w:val="lv-LV"/>
        </w:rPr>
        <w:t>P</w:t>
      </w:r>
      <w:r w:rsidRPr="00FB106E">
        <w:rPr>
          <w:rFonts w:eastAsia="Times New Roman"/>
          <w:szCs w:val="24"/>
          <w:lang w:val="lv-LV"/>
        </w:rPr>
        <w:t>ašvaldību izvērtēt zemes vienības ar kadastra Nr. 8480 003 0266 daļas</w:t>
      </w:r>
      <w:r w:rsidR="00FB106E">
        <w:rPr>
          <w:rFonts w:eastAsia="Times New Roman"/>
          <w:szCs w:val="24"/>
          <w:lang w:val="lv-LV"/>
        </w:rPr>
        <w:t xml:space="preserve">, kas atrodas </w:t>
      </w:r>
      <w:r w:rsidR="00FB106E" w:rsidRPr="00FB106E">
        <w:rPr>
          <w:rFonts w:eastAsia="Times New Roman"/>
          <w:szCs w:val="24"/>
          <w:lang w:val="lv-LV"/>
        </w:rPr>
        <w:t xml:space="preserve">zem </w:t>
      </w:r>
      <w:r w:rsidR="00C22044">
        <w:rPr>
          <w:rFonts w:eastAsia="Times New Roman"/>
          <w:szCs w:val="24"/>
          <w:lang w:val="lv-LV"/>
        </w:rPr>
        <w:t>P</w:t>
      </w:r>
      <w:r w:rsidR="00FB106E" w:rsidRPr="00FB106E">
        <w:rPr>
          <w:rFonts w:eastAsia="Times New Roman"/>
          <w:szCs w:val="24"/>
          <w:lang w:val="lv-LV"/>
        </w:rPr>
        <w:t>ašvaldības ceļa ”</w:t>
      </w:r>
      <w:proofErr w:type="spellStart"/>
      <w:r w:rsidR="00FB106E" w:rsidRPr="00FB106E">
        <w:rPr>
          <w:rFonts w:eastAsia="Times New Roman"/>
          <w:szCs w:val="24"/>
          <w:lang w:val="lv-LV"/>
        </w:rPr>
        <w:t>Vikstrautes</w:t>
      </w:r>
      <w:proofErr w:type="spellEnd"/>
      <w:r w:rsidR="00FB106E" w:rsidRPr="00FB106E">
        <w:rPr>
          <w:rFonts w:eastAsia="Times New Roman"/>
          <w:szCs w:val="24"/>
          <w:lang w:val="lv-LV"/>
        </w:rPr>
        <w:t xml:space="preserve"> ceļš”</w:t>
      </w:r>
      <w:r w:rsidR="00553A4A">
        <w:rPr>
          <w:rFonts w:eastAsia="Times New Roman"/>
          <w:szCs w:val="24"/>
          <w:lang w:val="lv-LV"/>
        </w:rPr>
        <w:t xml:space="preserve">, </w:t>
      </w:r>
      <w:r w:rsidR="00244862" w:rsidRPr="000433DC">
        <w:rPr>
          <w:rFonts w:eastAsia="Times New Roman"/>
          <w:szCs w:val="24"/>
          <w:lang w:val="lv-LV"/>
        </w:rPr>
        <w:t>~</w:t>
      </w:r>
      <w:r w:rsidR="00E20322" w:rsidRPr="000433DC">
        <w:rPr>
          <w:rFonts w:eastAsia="Times New Roman"/>
          <w:szCs w:val="24"/>
          <w:lang w:val="lv-LV"/>
        </w:rPr>
        <w:t>0,</w:t>
      </w:r>
      <w:r w:rsidR="00244862" w:rsidRPr="000433DC">
        <w:rPr>
          <w:rFonts w:eastAsia="Times New Roman"/>
          <w:szCs w:val="24"/>
          <w:lang w:val="lv-LV"/>
        </w:rPr>
        <w:t>55</w:t>
      </w:r>
      <w:r w:rsidR="00454CF7" w:rsidRPr="000433DC">
        <w:rPr>
          <w:rFonts w:eastAsia="Times New Roman"/>
          <w:szCs w:val="24"/>
          <w:lang w:val="lv-LV"/>
        </w:rPr>
        <w:t> </w:t>
      </w:r>
      <w:r w:rsidR="00E20322" w:rsidRPr="000433DC">
        <w:rPr>
          <w:rFonts w:eastAsia="Times New Roman"/>
          <w:szCs w:val="24"/>
          <w:lang w:val="lv-LV"/>
        </w:rPr>
        <w:t xml:space="preserve">ha platībā </w:t>
      </w:r>
      <w:r w:rsidR="00044A1E" w:rsidRPr="000433DC">
        <w:rPr>
          <w:rFonts w:eastAsia="Times New Roman"/>
          <w:szCs w:val="24"/>
          <w:lang w:val="lv-LV"/>
        </w:rPr>
        <w:t xml:space="preserve">(vairāk vai mazāk </w:t>
      </w:r>
      <w:r w:rsidR="00244862" w:rsidRPr="000433DC">
        <w:rPr>
          <w:rFonts w:eastAsia="Times New Roman"/>
          <w:szCs w:val="24"/>
          <w:lang w:val="lv-LV"/>
        </w:rPr>
        <w:t>precizējams zemes ierīcības projekta izstrādes laikā</w:t>
      </w:r>
      <w:r w:rsidR="00044A1E" w:rsidRPr="000433DC">
        <w:rPr>
          <w:rFonts w:eastAsia="Times New Roman"/>
          <w:szCs w:val="24"/>
          <w:lang w:val="lv-LV"/>
        </w:rPr>
        <w:t xml:space="preserve">) </w:t>
      </w:r>
      <w:r w:rsidR="006733D0" w:rsidRPr="000433DC">
        <w:rPr>
          <w:rFonts w:eastAsia="Times New Roman"/>
          <w:szCs w:val="24"/>
          <w:lang w:val="lv-LV"/>
        </w:rPr>
        <w:t xml:space="preserve">atsavināšanu </w:t>
      </w:r>
      <w:r w:rsidR="00FB106E" w:rsidRPr="000433DC">
        <w:rPr>
          <w:rFonts w:eastAsia="Times New Roman"/>
          <w:szCs w:val="24"/>
          <w:lang w:val="lv-LV"/>
        </w:rPr>
        <w:t>likumā “Par pašvaldībā</w:t>
      </w:r>
      <w:r w:rsidR="00C22044" w:rsidRPr="000433DC">
        <w:rPr>
          <w:rFonts w:eastAsia="Times New Roman"/>
          <w:szCs w:val="24"/>
          <w:lang w:val="lv-LV"/>
        </w:rPr>
        <w:t>m</w:t>
      </w:r>
      <w:r w:rsidR="00FB106E" w:rsidRPr="000433DC">
        <w:rPr>
          <w:rFonts w:eastAsia="Times New Roman"/>
          <w:szCs w:val="24"/>
          <w:lang w:val="lv-LV"/>
        </w:rPr>
        <w:t>” 15.</w:t>
      </w:r>
      <w:r w:rsidR="00540DB7" w:rsidRPr="000433DC">
        <w:rPr>
          <w:rFonts w:eastAsia="Times New Roman"/>
          <w:szCs w:val="24"/>
          <w:lang w:val="lv-LV"/>
        </w:rPr>
        <w:t> </w:t>
      </w:r>
      <w:r w:rsidR="00FB106E" w:rsidRPr="000433DC">
        <w:rPr>
          <w:rFonts w:eastAsia="Times New Roman"/>
          <w:szCs w:val="24"/>
          <w:lang w:val="lv-LV"/>
        </w:rPr>
        <w:t xml:space="preserve">pantā noteiktās pašvaldības autonomās funkcijas </w:t>
      </w:r>
      <w:r w:rsidR="00FB106E" w:rsidRPr="000433DC">
        <w:rPr>
          <w:rFonts w:eastAsia="Times New Roman"/>
          <w:i/>
          <w:iCs/>
          <w:szCs w:val="24"/>
          <w:lang w:val="lv-LV"/>
        </w:rPr>
        <w:t>- gādāt</w:t>
      </w:r>
      <w:r w:rsidR="00FB106E" w:rsidRPr="00FB106E">
        <w:rPr>
          <w:rFonts w:eastAsia="Times New Roman"/>
          <w:i/>
          <w:iCs/>
          <w:szCs w:val="24"/>
          <w:lang w:val="lv-LV"/>
        </w:rPr>
        <w:t xml:space="preserve"> par savas administratīvās teritorijas labiekārtošanu un sanitāro tīrību (ielu, ceļu un laukumu būvniecība, rekonstruēšana un uzturēšana [..])</w:t>
      </w:r>
      <w:r w:rsidR="00FB106E" w:rsidRPr="00FB106E">
        <w:rPr>
          <w:rFonts w:eastAsia="Times New Roman"/>
          <w:szCs w:val="24"/>
          <w:lang w:val="lv-LV"/>
        </w:rPr>
        <w:t xml:space="preserve"> – īstenošanai.</w:t>
      </w:r>
      <w:r w:rsidR="006733D0" w:rsidRPr="006733D0">
        <w:t xml:space="preserve"> </w:t>
      </w:r>
      <w:r w:rsidR="006733D0" w:rsidRPr="006733D0">
        <w:rPr>
          <w:rFonts w:eastAsia="Times New Roman"/>
          <w:szCs w:val="24"/>
          <w:lang w:val="lv-LV"/>
        </w:rPr>
        <w:t xml:space="preserve">Tādejādi tiktu nodrošināts arī Civillikuma 968. pantā nostiprinātais zemes un būves nedalāmības princips. </w:t>
      </w:r>
    </w:p>
    <w:p w14:paraId="77D03062" w14:textId="22B7809F" w:rsidR="005C6D0F" w:rsidRPr="00FB106E" w:rsidRDefault="005C6D0F" w:rsidP="005C6D0F">
      <w:pPr>
        <w:rPr>
          <w:rFonts w:eastAsia="Times New Roman"/>
          <w:szCs w:val="24"/>
          <w:lang w:val="lv-LV"/>
        </w:rPr>
      </w:pPr>
      <w:r w:rsidRPr="00FB106E">
        <w:rPr>
          <w:rFonts w:eastAsia="Times New Roman"/>
          <w:szCs w:val="24"/>
          <w:lang w:val="lv-LV"/>
        </w:rPr>
        <w:t xml:space="preserve">Gadījumā, ja </w:t>
      </w:r>
      <w:r w:rsidR="00EB0622" w:rsidRPr="00FB106E">
        <w:rPr>
          <w:rFonts w:eastAsia="Times New Roman"/>
          <w:szCs w:val="24"/>
          <w:lang w:val="lv-LV"/>
        </w:rPr>
        <w:t>Brocēnu</w:t>
      </w:r>
      <w:r w:rsidRPr="00FB106E">
        <w:rPr>
          <w:rFonts w:eastAsia="Times New Roman"/>
          <w:szCs w:val="24"/>
          <w:lang w:val="lv-LV"/>
        </w:rPr>
        <w:t xml:space="preserve"> novada dome atbalsta </w:t>
      </w:r>
      <w:r w:rsidR="00EB0622" w:rsidRPr="00FB106E">
        <w:rPr>
          <w:rFonts w:eastAsia="Times New Roman"/>
          <w:szCs w:val="24"/>
          <w:lang w:val="lv-LV"/>
        </w:rPr>
        <w:t xml:space="preserve">zemes zem </w:t>
      </w:r>
      <w:r w:rsidR="00C22044">
        <w:rPr>
          <w:rFonts w:eastAsia="Times New Roman"/>
          <w:szCs w:val="24"/>
          <w:lang w:val="lv-LV"/>
        </w:rPr>
        <w:t>P</w:t>
      </w:r>
      <w:r w:rsidR="00EB0622" w:rsidRPr="00FB106E">
        <w:rPr>
          <w:rFonts w:eastAsia="Times New Roman"/>
          <w:szCs w:val="24"/>
          <w:lang w:val="lv-LV"/>
        </w:rPr>
        <w:t xml:space="preserve">ašvaldības ceļa </w:t>
      </w:r>
      <w:r w:rsidR="00FB106E">
        <w:rPr>
          <w:rFonts w:eastAsia="Times New Roman"/>
          <w:szCs w:val="24"/>
          <w:lang w:val="lv-LV"/>
        </w:rPr>
        <w:t>p</w:t>
      </w:r>
      <w:r w:rsidR="00F27298">
        <w:rPr>
          <w:rFonts w:eastAsia="Times New Roman"/>
          <w:szCs w:val="24"/>
          <w:lang w:val="lv-LV"/>
        </w:rPr>
        <w:t>ār</w:t>
      </w:r>
      <w:r w:rsidR="00FB106E">
        <w:rPr>
          <w:rFonts w:eastAsia="Times New Roman"/>
          <w:szCs w:val="24"/>
          <w:lang w:val="lv-LV"/>
        </w:rPr>
        <w:t>ņemšanu</w:t>
      </w:r>
      <w:r w:rsidR="00EB0622" w:rsidRPr="00FB106E">
        <w:rPr>
          <w:rFonts w:eastAsia="Times New Roman"/>
          <w:szCs w:val="24"/>
          <w:lang w:val="lv-LV"/>
        </w:rPr>
        <w:t xml:space="preserve">, </w:t>
      </w:r>
      <w:r w:rsidRPr="00FB106E">
        <w:rPr>
          <w:rFonts w:eastAsia="Times New Roman"/>
          <w:szCs w:val="24"/>
          <w:lang w:val="lv-LV"/>
        </w:rPr>
        <w:t xml:space="preserve">LVM aicina </w:t>
      </w:r>
      <w:r w:rsidR="00FB106E">
        <w:rPr>
          <w:rFonts w:eastAsia="Times New Roman"/>
          <w:szCs w:val="24"/>
          <w:lang w:val="lv-LV"/>
        </w:rPr>
        <w:t>Brocēnu</w:t>
      </w:r>
      <w:r w:rsidRPr="00FB106E">
        <w:rPr>
          <w:rFonts w:eastAsia="Times New Roman"/>
          <w:szCs w:val="24"/>
          <w:lang w:val="lv-LV"/>
        </w:rPr>
        <w:t xml:space="preserve"> novada domi vērsties Zemkopības ministrijā ar </w:t>
      </w:r>
      <w:r w:rsidR="00F27298">
        <w:rPr>
          <w:rFonts w:eastAsia="Times New Roman"/>
          <w:szCs w:val="24"/>
          <w:lang w:val="lv-LV"/>
        </w:rPr>
        <w:t xml:space="preserve">zemes vienības ar kadastra apzīmējumu </w:t>
      </w:r>
      <w:r w:rsidRPr="00FB106E">
        <w:rPr>
          <w:rFonts w:eastAsia="Times New Roman"/>
          <w:szCs w:val="24"/>
          <w:lang w:val="lv-LV"/>
        </w:rPr>
        <w:t xml:space="preserve"> </w:t>
      </w:r>
      <w:r w:rsidR="00F27298" w:rsidRPr="00FB106E">
        <w:rPr>
          <w:szCs w:val="24"/>
          <w:lang w:val="lv-LV"/>
        </w:rPr>
        <w:t>8480 003 0266</w:t>
      </w:r>
      <w:r w:rsidR="00F27298">
        <w:rPr>
          <w:szCs w:val="24"/>
          <w:lang w:val="lv-LV"/>
        </w:rPr>
        <w:t xml:space="preserve"> daļas </w:t>
      </w:r>
      <w:r w:rsidRPr="00FB106E">
        <w:rPr>
          <w:rFonts w:eastAsia="Times New Roman"/>
          <w:szCs w:val="24"/>
          <w:lang w:val="lv-LV"/>
        </w:rPr>
        <w:t>atsavināšanas ierosinājumu, pievienojot Ministru kabineta noteikumos Nr.</w:t>
      </w:r>
      <w:r w:rsidR="00F27298">
        <w:rPr>
          <w:rFonts w:eastAsia="Times New Roman"/>
          <w:szCs w:val="24"/>
          <w:lang w:val="lv-LV"/>
        </w:rPr>
        <w:t> </w:t>
      </w:r>
      <w:r w:rsidRPr="00FB106E">
        <w:rPr>
          <w:rFonts w:eastAsia="Times New Roman"/>
          <w:szCs w:val="24"/>
          <w:lang w:val="lv-LV"/>
        </w:rPr>
        <w:t>776 “Valsts meža zemes atsavināšanas kārtība” norādīto dokumentāciju.</w:t>
      </w:r>
    </w:p>
    <w:p w14:paraId="416778A2" w14:textId="77777777" w:rsidR="006733D0" w:rsidRDefault="00D650F6" w:rsidP="00E106B2">
      <w:pPr>
        <w:pStyle w:val="Nobeigums"/>
        <w:ind w:firstLine="720"/>
        <w:jc w:val="both"/>
        <w:rPr>
          <w:szCs w:val="24"/>
          <w:lang w:val="lv-LV"/>
        </w:rPr>
      </w:pPr>
      <w:r w:rsidRPr="00FB106E">
        <w:rPr>
          <w:szCs w:val="24"/>
          <w:lang w:val="lv-LV"/>
        </w:rPr>
        <w:t xml:space="preserve">Vienlaikus vēršam uzmanību, ka </w:t>
      </w:r>
      <w:r w:rsidR="00AD0156" w:rsidRPr="00FB106E">
        <w:rPr>
          <w:szCs w:val="24"/>
          <w:lang w:val="lv-LV"/>
        </w:rPr>
        <w:t>no</w:t>
      </w:r>
      <w:r w:rsidR="00C22044">
        <w:rPr>
          <w:szCs w:val="24"/>
          <w:lang w:val="lv-LV"/>
        </w:rPr>
        <w:t xml:space="preserve"> valsts</w:t>
      </w:r>
      <w:r w:rsidR="00AD0156" w:rsidRPr="00FB106E">
        <w:rPr>
          <w:szCs w:val="24"/>
          <w:lang w:val="lv-LV"/>
        </w:rPr>
        <w:t xml:space="preserve"> zemes vienības ar kadastra apzīmējumu </w:t>
      </w:r>
      <w:r w:rsidRPr="00FB106E">
        <w:rPr>
          <w:szCs w:val="24"/>
          <w:lang w:val="lv-LV"/>
        </w:rPr>
        <w:t>8480 003 0266</w:t>
      </w:r>
      <w:r w:rsidR="00AD0156" w:rsidRPr="00FB106E">
        <w:rPr>
          <w:szCs w:val="24"/>
          <w:lang w:val="lv-LV"/>
        </w:rPr>
        <w:t xml:space="preserve">, kuras kopplatība šobrīd ir </w:t>
      </w:r>
      <w:r w:rsidRPr="00FB106E">
        <w:rPr>
          <w:szCs w:val="24"/>
          <w:lang w:val="lv-LV"/>
        </w:rPr>
        <w:t>49,65 </w:t>
      </w:r>
      <w:r w:rsidR="00AD0156" w:rsidRPr="00FB106E">
        <w:rPr>
          <w:szCs w:val="24"/>
          <w:lang w:val="lv-LV"/>
        </w:rPr>
        <w:t xml:space="preserve">ha, </w:t>
      </w:r>
      <w:r w:rsidR="00E106B2">
        <w:rPr>
          <w:szCs w:val="24"/>
          <w:lang w:val="lv-LV"/>
        </w:rPr>
        <w:t xml:space="preserve">būs nepieciešams </w:t>
      </w:r>
      <w:r w:rsidR="00AD0156" w:rsidRPr="00FB106E">
        <w:rPr>
          <w:szCs w:val="24"/>
          <w:lang w:val="lv-LV"/>
        </w:rPr>
        <w:t>izdalīt zemi</w:t>
      </w:r>
      <w:r w:rsidR="00C22044">
        <w:rPr>
          <w:szCs w:val="24"/>
          <w:lang w:val="lv-LV"/>
        </w:rPr>
        <w:t xml:space="preserve"> zem</w:t>
      </w:r>
      <w:r w:rsidRPr="00FB106E">
        <w:rPr>
          <w:szCs w:val="24"/>
          <w:lang w:val="lv-LV"/>
        </w:rPr>
        <w:t xml:space="preserve"> </w:t>
      </w:r>
      <w:r w:rsidR="00E106B2">
        <w:rPr>
          <w:szCs w:val="24"/>
          <w:lang w:val="lv-LV"/>
        </w:rPr>
        <w:t>Pašvaldības ceļa</w:t>
      </w:r>
      <w:r w:rsidR="00AD0156" w:rsidRPr="00FB106E">
        <w:rPr>
          <w:szCs w:val="24"/>
          <w:lang w:val="lv-LV"/>
        </w:rPr>
        <w:t xml:space="preserve"> </w:t>
      </w:r>
      <w:r w:rsidR="00AD0156" w:rsidRPr="00FB106E">
        <w:rPr>
          <w:szCs w:val="24"/>
          <w:lang w:val="lv-LV"/>
        </w:rPr>
        <w:lastRenderedPageBreak/>
        <w:t xml:space="preserve">un reģistrēt to atsevišķā zemesgrāmatas nodalījumā. Tā kā zemes vienība ar kadastra apzīmējumu </w:t>
      </w:r>
      <w:r w:rsidRPr="00FB106E">
        <w:rPr>
          <w:szCs w:val="24"/>
          <w:lang w:val="lv-LV"/>
        </w:rPr>
        <w:t xml:space="preserve">8480 003 0266 </w:t>
      </w:r>
      <w:r w:rsidR="00AD0156" w:rsidRPr="00FB106E">
        <w:rPr>
          <w:szCs w:val="24"/>
          <w:lang w:val="lv-LV"/>
        </w:rPr>
        <w:t xml:space="preserve">ir reģistrēta zemesgrāmatā, </w:t>
      </w:r>
      <w:r w:rsidRPr="00FB106E">
        <w:rPr>
          <w:szCs w:val="24"/>
          <w:lang w:val="lv-LV"/>
        </w:rPr>
        <w:t>inžen</w:t>
      </w:r>
      <w:r w:rsidR="00F27298">
        <w:rPr>
          <w:szCs w:val="24"/>
          <w:lang w:val="lv-LV"/>
        </w:rPr>
        <w:t>ie</w:t>
      </w:r>
      <w:r w:rsidRPr="00FB106E">
        <w:rPr>
          <w:szCs w:val="24"/>
          <w:lang w:val="lv-LV"/>
        </w:rPr>
        <w:t>rbūves</w:t>
      </w:r>
      <w:r w:rsidR="00AD0156" w:rsidRPr="00FB106E">
        <w:rPr>
          <w:szCs w:val="24"/>
          <w:lang w:val="lv-LV"/>
        </w:rPr>
        <w:t xml:space="preserve"> uzturēšanai nepieciešamā zemesgabala atdalīšanai būs nepieciešams izstrādāt zemes ierīcības projektu (turpmāk - ZIP). </w:t>
      </w:r>
    </w:p>
    <w:p w14:paraId="05D1A54D" w14:textId="03C9B647" w:rsidR="006733D0" w:rsidRPr="00E106B2" w:rsidRDefault="006733D0" w:rsidP="006733D0">
      <w:pPr>
        <w:pStyle w:val="naisf14pt"/>
        <w:ind w:firstLine="720"/>
        <w:rPr>
          <w:rFonts w:eastAsia="Calibri"/>
          <w:color w:val="000000"/>
          <w:sz w:val="24"/>
          <w:szCs w:val="22"/>
          <w:lang w:eastAsia="en-US"/>
        </w:rPr>
      </w:pPr>
      <w:r w:rsidRPr="006733D0">
        <w:rPr>
          <w:rFonts w:eastAsia="Calibri"/>
          <w:color w:val="000000"/>
          <w:sz w:val="24"/>
          <w:szCs w:val="22"/>
          <w:lang w:eastAsia="en-US"/>
        </w:rPr>
        <w:t>Gadījumā, ja</w:t>
      </w:r>
      <w:r>
        <w:rPr>
          <w:rFonts w:eastAsia="Calibri"/>
          <w:color w:val="000000"/>
          <w:sz w:val="24"/>
          <w:szCs w:val="22"/>
          <w:lang w:eastAsia="en-US"/>
        </w:rPr>
        <w:t xml:space="preserve"> arī</w:t>
      </w:r>
      <w:r w:rsidRPr="006733D0">
        <w:rPr>
          <w:rFonts w:eastAsia="Calibri"/>
          <w:color w:val="000000"/>
          <w:sz w:val="24"/>
          <w:szCs w:val="22"/>
          <w:lang w:eastAsia="en-US"/>
        </w:rPr>
        <w:t xml:space="preserve"> Zemkopības ministrija akceptēs valsts zemes atsavināšanu par labu Pašvaldībai, tā izsniegs pilnvaru Pašvaldībai veikt visas ar atsavināmā zemesgabala atdalīšanu saistītās darbības (no nekustamo īpašumu sadales ierosināšanas līdz sadalīto zemesgabalu zemes robežu, situācijas un apgrūtinājumu plānu reģistrēšanai VZD). Pēc zemes robežu, situācijas un apgrūtinājumu plānu reģistrēšanas VZD un iesniegšanas LVM, LVM veiks zemesgabala reģistrēšanu atsevišķā zemesgrāmatas nodalījumā. Pēc minēto darbību veikšanas, Zemkopības ministrija virzīs jautājumu par valsts zemes gabala nodošanu </w:t>
      </w:r>
      <w:r>
        <w:rPr>
          <w:rFonts w:eastAsia="Calibri"/>
          <w:color w:val="000000"/>
          <w:sz w:val="24"/>
          <w:szCs w:val="22"/>
          <w:lang w:eastAsia="en-US"/>
        </w:rPr>
        <w:t>Brocēnu</w:t>
      </w:r>
      <w:r w:rsidRPr="006733D0">
        <w:rPr>
          <w:rFonts w:eastAsia="Calibri"/>
          <w:color w:val="000000"/>
          <w:sz w:val="24"/>
          <w:szCs w:val="22"/>
          <w:lang w:eastAsia="en-US"/>
        </w:rPr>
        <w:t xml:space="preserve"> novada pašvaldībai īpašumā bez atlīdzības izskatīšanai Ministru </w:t>
      </w:r>
      <w:r w:rsidR="00553A4A">
        <w:rPr>
          <w:rFonts w:eastAsia="Calibri"/>
          <w:color w:val="000000"/>
          <w:sz w:val="24"/>
          <w:szCs w:val="22"/>
          <w:lang w:eastAsia="en-US"/>
        </w:rPr>
        <w:t>k</w:t>
      </w:r>
      <w:r w:rsidRPr="006733D0">
        <w:rPr>
          <w:rFonts w:eastAsia="Calibri"/>
          <w:color w:val="000000"/>
          <w:sz w:val="24"/>
          <w:szCs w:val="22"/>
          <w:lang w:eastAsia="en-US"/>
        </w:rPr>
        <w:t>abinetā.</w:t>
      </w:r>
    </w:p>
    <w:p w14:paraId="7D999327" w14:textId="206B09F8" w:rsidR="00AD0156" w:rsidRPr="00E106B2" w:rsidRDefault="0077509E" w:rsidP="00AD0156">
      <w:pPr>
        <w:pStyle w:val="Nobeigums"/>
        <w:ind w:firstLine="720"/>
        <w:jc w:val="both"/>
        <w:rPr>
          <w:lang w:val="lv-LV"/>
        </w:rPr>
      </w:pPr>
      <w:r>
        <w:rPr>
          <w:szCs w:val="24"/>
          <w:lang w:val="lv-LV"/>
        </w:rPr>
        <w:t xml:space="preserve">Lūdzam informēt par pieņemto lēmumu. </w:t>
      </w:r>
      <w:r w:rsidR="00AD0156" w:rsidRPr="00E106B2">
        <w:rPr>
          <w:szCs w:val="24"/>
          <w:lang w:val="lv-LV"/>
        </w:rPr>
        <w:t>Jautājumu gadījumā par atsavināšanu lūdzam sazināties ar LVM Nekustamo</w:t>
      </w:r>
      <w:r w:rsidR="00AD0156" w:rsidRPr="00E106B2">
        <w:rPr>
          <w:lang w:val="lv-LV"/>
        </w:rPr>
        <w:t xml:space="preserve"> īpašumu pārvaldes Zemes aprites vadītāju Unu Liepiņu, </w:t>
      </w:r>
      <w:r w:rsidR="00984380" w:rsidRPr="00984380">
        <w:rPr>
          <w:lang w:val="lv-LV"/>
        </w:rPr>
        <w:t>u.liepina@lvm.lv</w:t>
      </w:r>
      <w:r w:rsidR="00984380">
        <w:rPr>
          <w:lang w:val="lv-LV"/>
        </w:rPr>
        <w:t xml:space="preserve">, </w:t>
      </w:r>
      <w:r w:rsidR="00AD0156" w:rsidRPr="00E106B2">
        <w:rPr>
          <w:lang w:val="lv-LV"/>
        </w:rPr>
        <w:t>tālr. 26485896.</w:t>
      </w:r>
    </w:p>
    <w:p w14:paraId="18A25454" w14:textId="77777777" w:rsidR="009A4131" w:rsidRDefault="009A4131" w:rsidP="00AE3FF0">
      <w:pPr>
        <w:pStyle w:val="naisf14pt"/>
        <w:ind w:firstLine="0"/>
        <w:rPr>
          <w:rFonts w:eastAsia="Calibri"/>
          <w:color w:val="000000"/>
          <w:sz w:val="24"/>
          <w:szCs w:val="22"/>
          <w:lang w:eastAsia="en-US"/>
        </w:rPr>
      </w:pPr>
    </w:p>
    <w:p w14:paraId="109090DC" w14:textId="77777777" w:rsidR="009A4131" w:rsidRDefault="009A4131" w:rsidP="00AE3FF0">
      <w:pPr>
        <w:pStyle w:val="naisf14pt"/>
        <w:ind w:firstLine="0"/>
        <w:rPr>
          <w:rFonts w:eastAsia="Calibri"/>
          <w:color w:val="000000"/>
          <w:sz w:val="24"/>
          <w:szCs w:val="22"/>
          <w:lang w:eastAsia="en-US"/>
        </w:rPr>
      </w:pPr>
    </w:p>
    <w:p w14:paraId="3B727A7C" w14:textId="2689D3D6" w:rsidR="00AE3FF0" w:rsidRPr="00E106B2" w:rsidRDefault="00AE3FF0" w:rsidP="00AE3FF0">
      <w:pPr>
        <w:pStyle w:val="naisf14pt"/>
        <w:ind w:firstLine="0"/>
        <w:rPr>
          <w:rFonts w:eastAsia="Calibri"/>
          <w:color w:val="000000"/>
          <w:sz w:val="24"/>
          <w:szCs w:val="22"/>
          <w:lang w:eastAsia="en-US"/>
        </w:rPr>
      </w:pPr>
      <w:r w:rsidRPr="00E106B2">
        <w:rPr>
          <w:rFonts w:eastAsia="Calibri"/>
          <w:color w:val="000000"/>
          <w:sz w:val="24"/>
          <w:szCs w:val="22"/>
          <w:lang w:eastAsia="en-US"/>
        </w:rPr>
        <w:t>Pielikumi:</w:t>
      </w:r>
    </w:p>
    <w:p w14:paraId="7CD1472E" w14:textId="4DF8E251" w:rsidR="00E620B9" w:rsidRDefault="007B5A68" w:rsidP="00E620B9">
      <w:pPr>
        <w:pStyle w:val="ListParagraph"/>
        <w:widowControl/>
        <w:numPr>
          <w:ilvl w:val="0"/>
          <w:numId w:val="11"/>
        </w:numPr>
        <w:autoSpaceDE w:val="0"/>
        <w:autoSpaceDN w:val="0"/>
        <w:adjustRightInd w:val="0"/>
        <w:ind w:left="993" w:hanging="426"/>
        <w:rPr>
          <w:color w:val="000000"/>
          <w:lang w:val="lv-LV"/>
        </w:rPr>
      </w:pPr>
      <w:r w:rsidRPr="00E106B2">
        <w:rPr>
          <w:color w:val="000000"/>
          <w:lang w:val="lv-LV"/>
        </w:rPr>
        <w:t xml:space="preserve">Informatīvā izdruka no </w:t>
      </w:r>
      <w:r w:rsidR="00310C10" w:rsidRPr="00E106B2">
        <w:rPr>
          <w:color w:val="000000"/>
          <w:lang w:val="lv-LV"/>
        </w:rPr>
        <w:t>Kadastra informācijas sistēmas teksta dati</w:t>
      </w:r>
      <w:r w:rsidRPr="00E106B2">
        <w:rPr>
          <w:color w:val="000000"/>
          <w:lang w:val="lv-LV"/>
        </w:rPr>
        <w:t xml:space="preserve">em </w:t>
      </w:r>
      <w:r w:rsidR="00310C10" w:rsidRPr="00E106B2">
        <w:rPr>
          <w:color w:val="000000"/>
          <w:lang w:val="lv-LV"/>
        </w:rPr>
        <w:t>par nekustam</w:t>
      </w:r>
      <w:r w:rsidR="00E106B2" w:rsidRPr="00E106B2">
        <w:rPr>
          <w:color w:val="000000"/>
          <w:lang w:val="lv-LV"/>
        </w:rPr>
        <w:t>ā</w:t>
      </w:r>
      <w:r w:rsidR="00310C10" w:rsidRPr="00E106B2">
        <w:rPr>
          <w:color w:val="000000"/>
          <w:lang w:val="lv-LV"/>
        </w:rPr>
        <w:t xml:space="preserve"> īpašum</w:t>
      </w:r>
      <w:r w:rsidR="00E106B2" w:rsidRPr="00E106B2">
        <w:rPr>
          <w:color w:val="000000"/>
          <w:lang w:val="lv-LV"/>
        </w:rPr>
        <w:t xml:space="preserve">a </w:t>
      </w:r>
      <w:r w:rsidR="00C14B57" w:rsidRPr="00E106B2">
        <w:rPr>
          <w:color w:val="000000"/>
          <w:lang w:val="lv-LV"/>
        </w:rPr>
        <w:t>“</w:t>
      </w:r>
      <w:proofErr w:type="spellStart"/>
      <w:r w:rsidR="00E106B2" w:rsidRPr="00E106B2">
        <w:rPr>
          <w:color w:val="000000"/>
          <w:lang w:val="lv-LV"/>
        </w:rPr>
        <w:t>Renču</w:t>
      </w:r>
      <w:proofErr w:type="spellEnd"/>
      <w:r w:rsidR="00E106B2" w:rsidRPr="00E106B2">
        <w:rPr>
          <w:color w:val="000000"/>
          <w:lang w:val="lv-LV"/>
        </w:rPr>
        <w:t xml:space="preserve"> mežs</w:t>
      </w:r>
      <w:r w:rsidR="00C14B57" w:rsidRPr="00E106B2">
        <w:rPr>
          <w:color w:val="000000"/>
          <w:lang w:val="lv-LV"/>
        </w:rPr>
        <w:t>”</w:t>
      </w:r>
      <w:r w:rsidR="00E106B2" w:rsidRPr="00E106B2">
        <w:rPr>
          <w:color w:val="000000"/>
          <w:lang w:val="lv-LV"/>
        </w:rPr>
        <w:t xml:space="preserve"> zemes vienību ar kadastra apzīmējumu </w:t>
      </w:r>
      <w:bookmarkStart w:id="2" w:name="_Hlk41470409"/>
      <w:r w:rsidR="00E106B2" w:rsidRPr="00E106B2">
        <w:rPr>
          <w:szCs w:val="24"/>
          <w:lang w:val="lv-LV"/>
        </w:rPr>
        <w:t>8480 003 0266</w:t>
      </w:r>
      <w:bookmarkEnd w:id="2"/>
      <w:r w:rsidR="00C14B57" w:rsidRPr="00E106B2">
        <w:rPr>
          <w:color w:val="000000"/>
          <w:lang w:val="lv-LV"/>
        </w:rPr>
        <w:t>;</w:t>
      </w:r>
    </w:p>
    <w:p w14:paraId="3CB4AC1E" w14:textId="11E79FBB" w:rsidR="00B25904" w:rsidRPr="00E106B2" w:rsidRDefault="00B25904" w:rsidP="00B25904">
      <w:pPr>
        <w:pStyle w:val="ListParagraph"/>
        <w:widowControl/>
        <w:numPr>
          <w:ilvl w:val="0"/>
          <w:numId w:val="11"/>
        </w:numPr>
        <w:autoSpaceDE w:val="0"/>
        <w:autoSpaceDN w:val="0"/>
        <w:adjustRightInd w:val="0"/>
        <w:ind w:left="993" w:hanging="426"/>
        <w:rPr>
          <w:color w:val="000000"/>
          <w:lang w:val="lv-LV"/>
        </w:rPr>
      </w:pPr>
      <w:r w:rsidRPr="00E106B2">
        <w:rPr>
          <w:color w:val="000000"/>
          <w:lang w:val="lv-LV"/>
        </w:rPr>
        <w:t xml:space="preserve">Informatīvā izdruka no Kadastra informācijas sistēmas teksta datiem par </w:t>
      </w:r>
      <w:r>
        <w:rPr>
          <w:color w:val="000000"/>
          <w:lang w:val="lv-LV"/>
        </w:rPr>
        <w:t>inženierbūvi</w:t>
      </w:r>
      <w:r w:rsidRPr="00E106B2">
        <w:rPr>
          <w:color w:val="000000"/>
          <w:lang w:val="lv-LV"/>
        </w:rPr>
        <w:t xml:space="preserve"> “</w:t>
      </w:r>
      <w:proofErr w:type="spellStart"/>
      <w:r>
        <w:rPr>
          <w:color w:val="000000"/>
          <w:lang w:val="lv-LV"/>
        </w:rPr>
        <w:t>Vikstrautes</w:t>
      </w:r>
      <w:proofErr w:type="spellEnd"/>
      <w:r>
        <w:rPr>
          <w:color w:val="000000"/>
          <w:lang w:val="lv-LV"/>
        </w:rPr>
        <w:t xml:space="preserve"> ceļš</w:t>
      </w:r>
      <w:r w:rsidRPr="00E106B2">
        <w:rPr>
          <w:color w:val="000000"/>
          <w:lang w:val="lv-LV"/>
        </w:rPr>
        <w:t xml:space="preserve">” ar kadastra apzīmējumu </w:t>
      </w:r>
      <w:bookmarkStart w:id="3" w:name="_Hlk41470424"/>
      <w:r w:rsidR="00384888" w:rsidRPr="00FB106E">
        <w:rPr>
          <w:szCs w:val="24"/>
          <w:lang w:val="lv-LV"/>
        </w:rPr>
        <w:t>8480 005 0080 001</w:t>
      </w:r>
      <w:bookmarkEnd w:id="3"/>
      <w:r w:rsidRPr="00E106B2">
        <w:rPr>
          <w:color w:val="000000"/>
          <w:lang w:val="lv-LV"/>
        </w:rPr>
        <w:t>;</w:t>
      </w:r>
    </w:p>
    <w:p w14:paraId="270A1E90" w14:textId="27A69D04" w:rsidR="00E620B9" w:rsidRPr="00E106B2" w:rsidRDefault="00E620B9" w:rsidP="00E620B9">
      <w:pPr>
        <w:pStyle w:val="ListParagraph"/>
        <w:widowControl/>
        <w:numPr>
          <w:ilvl w:val="0"/>
          <w:numId w:val="11"/>
        </w:numPr>
        <w:autoSpaceDE w:val="0"/>
        <w:autoSpaceDN w:val="0"/>
        <w:adjustRightInd w:val="0"/>
        <w:ind w:left="993" w:hanging="426"/>
        <w:rPr>
          <w:color w:val="000000"/>
          <w:lang w:val="lv-LV"/>
        </w:rPr>
      </w:pPr>
      <w:r w:rsidRPr="00E106B2">
        <w:rPr>
          <w:color w:val="000000"/>
          <w:lang w:val="lv-LV"/>
        </w:rPr>
        <w:t>Nekustamā īpašuma "</w:t>
      </w:r>
      <w:proofErr w:type="spellStart"/>
      <w:r w:rsidR="00E106B2" w:rsidRPr="00E106B2">
        <w:rPr>
          <w:color w:val="000000"/>
          <w:lang w:val="lv-LV"/>
        </w:rPr>
        <w:t>Renču</w:t>
      </w:r>
      <w:proofErr w:type="spellEnd"/>
      <w:r w:rsidR="00E106B2" w:rsidRPr="00E106B2">
        <w:rPr>
          <w:color w:val="000000"/>
          <w:lang w:val="lv-LV"/>
        </w:rPr>
        <w:t xml:space="preserve"> mežs</w:t>
      </w:r>
      <w:r w:rsidRPr="00E106B2">
        <w:rPr>
          <w:color w:val="000000"/>
          <w:lang w:val="lv-LV"/>
        </w:rPr>
        <w:t xml:space="preserve">" (kadastra Nr. </w:t>
      </w:r>
      <w:r w:rsidR="00E106B2" w:rsidRPr="00E106B2">
        <w:rPr>
          <w:szCs w:val="24"/>
          <w:lang w:val="lv-LV"/>
        </w:rPr>
        <w:t>8480 005 0097</w:t>
      </w:r>
      <w:r w:rsidRPr="00E106B2">
        <w:rPr>
          <w:color w:val="000000"/>
          <w:lang w:val="lv-LV"/>
        </w:rPr>
        <w:t xml:space="preserve">) zemes vienības ar kadastra apzīmē jumu </w:t>
      </w:r>
      <w:r w:rsidR="00E106B2" w:rsidRPr="00E106B2">
        <w:rPr>
          <w:szCs w:val="24"/>
          <w:lang w:val="lv-LV"/>
        </w:rPr>
        <w:t>8480 003 0266</w:t>
      </w:r>
      <w:r w:rsidRPr="00E106B2">
        <w:rPr>
          <w:color w:val="000000"/>
          <w:lang w:val="lv-LV"/>
        </w:rPr>
        <w:t xml:space="preserve">, </w:t>
      </w:r>
      <w:r w:rsidR="00E106B2" w:rsidRPr="00E106B2">
        <w:rPr>
          <w:color w:val="000000"/>
          <w:lang w:val="lv-LV"/>
        </w:rPr>
        <w:t>Remtes</w:t>
      </w:r>
      <w:r w:rsidRPr="00E106B2">
        <w:rPr>
          <w:color w:val="000000"/>
          <w:lang w:val="lv-LV"/>
        </w:rPr>
        <w:t xml:space="preserve"> pagastā, </w:t>
      </w:r>
      <w:r w:rsidR="00E106B2" w:rsidRPr="00E106B2">
        <w:rPr>
          <w:color w:val="000000"/>
          <w:lang w:val="lv-LV"/>
        </w:rPr>
        <w:t>Brocēnu</w:t>
      </w:r>
      <w:r w:rsidRPr="00E106B2">
        <w:rPr>
          <w:color w:val="000000"/>
          <w:lang w:val="lv-LV"/>
        </w:rPr>
        <w:t xml:space="preserve"> novadā, novietojuma shēma</w:t>
      </w:r>
      <w:r w:rsidR="0052659E" w:rsidRPr="00E106B2">
        <w:rPr>
          <w:rFonts w:ascii="Arial-BoldMT" w:eastAsia="Times New Roman" w:hAnsi="Arial-BoldMT" w:cs="Arial-BoldMT"/>
          <w:b/>
          <w:bCs/>
          <w:szCs w:val="24"/>
          <w:lang w:val="lv-LV" w:eastAsia="lv-LV"/>
        </w:rPr>
        <w:t>.</w:t>
      </w:r>
    </w:p>
    <w:p w14:paraId="4EB91F34" w14:textId="5E7C4715" w:rsidR="00333AF5" w:rsidRPr="00FB106E" w:rsidRDefault="00333AF5" w:rsidP="00333AF5">
      <w:pPr>
        <w:widowControl/>
        <w:autoSpaceDE w:val="0"/>
        <w:autoSpaceDN w:val="0"/>
        <w:adjustRightInd w:val="0"/>
        <w:rPr>
          <w:rFonts w:eastAsia="Times New Roman"/>
          <w:color w:val="000000"/>
          <w:szCs w:val="24"/>
          <w:lang w:val="lv-LV"/>
        </w:rPr>
      </w:pPr>
    </w:p>
    <w:p w14:paraId="60BFE01F" w14:textId="77777777" w:rsidR="00E620B9" w:rsidRPr="00FB106E" w:rsidRDefault="00E620B9" w:rsidP="00333AF5">
      <w:pPr>
        <w:widowControl/>
        <w:autoSpaceDE w:val="0"/>
        <w:autoSpaceDN w:val="0"/>
        <w:adjustRightInd w:val="0"/>
        <w:rPr>
          <w:rFonts w:eastAsia="Times New Roman"/>
          <w:color w:val="000000"/>
          <w:szCs w:val="24"/>
          <w:lang w:val="lv-LV"/>
        </w:rPr>
      </w:pPr>
    </w:p>
    <w:p w14:paraId="6249FECA" w14:textId="77777777" w:rsidR="0017423D" w:rsidRPr="00FB106E" w:rsidRDefault="0017423D" w:rsidP="00333AF5">
      <w:pPr>
        <w:widowControl/>
        <w:autoSpaceDE w:val="0"/>
        <w:autoSpaceDN w:val="0"/>
        <w:adjustRightInd w:val="0"/>
        <w:rPr>
          <w:rFonts w:eastAsia="Times New Roman"/>
          <w:color w:val="000000"/>
          <w:szCs w:val="24"/>
          <w:lang w:val="lv-LV"/>
        </w:rPr>
      </w:pPr>
    </w:p>
    <w:p w14:paraId="5DCE2BD0" w14:textId="11FD0975" w:rsidR="00E70DBD" w:rsidRPr="00FB106E" w:rsidRDefault="008A7909" w:rsidP="00962E1E">
      <w:pPr>
        <w:pStyle w:val="Nobeigums"/>
        <w:tabs>
          <w:tab w:val="left" w:pos="8505"/>
        </w:tabs>
        <w:jc w:val="center"/>
        <w:rPr>
          <w:lang w:val="lv-LV"/>
        </w:rPr>
      </w:pPr>
      <w:r w:rsidRPr="00FB106E">
        <w:rPr>
          <w:lang w:val="lv-LV"/>
        </w:rPr>
        <w:t>Prezidents</w:t>
      </w:r>
      <w:r w:rsidR="00585D12" w:rsidRPr="00FB106E">
        <w:rPr>
          <w:lang w:val="lv-LV"/>
        </w:rPr>
        <w:tab/>
      </w:r>
      <w:r w:rsidRPr="00FB106E">
        <w:rPr>
          <w:lang w:val="lv-LV"/>
        </w:rPr>
        <w:t xml:space="preserve">R. </w:t>
      </w:r>
      <w:proofErr w:type="spellStart"/>
      <w:r w:rsidRPr="00FB106E">
        <w:rPr>
          <w:lang w:val="lv-LV"/>
        </w:rPr>
        <w:t>Strīpnieks</w:t>
      </w:r>
      <w:proofErr w:type="spellEnd"/>
    </w:p>
    <w:p w14:paraId="649CFFB7" w14:textId="06A88FF3" w:rsidR="00E70DBD" w:rsidRPr="00FB106E" w:rsidRDefault="00E70DBD" w:rsidP="0049723C">
      <w:pPr>
        <w:pStyle w:val="Nobeigums"/>
        <w:jc w:val="center"/>
        <w:rPr>
          <w:b/>
          <w:bCs/>
          <w:sz w:val="20"/>
          <w:lang w:val="lv-LV"/>
        </w:rPr>
      </w:pPr>
    </w:p>
    <w:p w14:paraId="0BA72237" w14:textId="77777777" w:rsidR="0017423D" w:rsidRPr="00FB106E" w:rsidRDefault="0017423D" w:rsidP="0049723C">
      <w:pPr>
        <w:pStyle w:val="Nobeigums"/>
        <w:jc w:val="center"/>
        <w:rPr>
          <w:b/>
          <w:bCs/>
          <w:sz w:val="20"/>
          <w:lang w:val="lv-LV"/>
        </w:rPr>
      </w:pPr>
    </w:p>
    <w:p w14:paraId="3A9EB86D" w14:textId="77777777" w:rsidR="00333AF5" w:rsidRPr="00FB106E" w:rsidRDefault="00333AF5" w:rsidP="0049723C">
      <w:pPr>
        <w:pStyle w:val="Nobeigums"/>
        <w:jc w:val="center"/>
        <w:rPr>
          <w:b/>
          <w:bCs/>
          <w:sz w:val="20"/>
          <w:lang w:val="lv-LV"/>
        </w:rPr>
      </w:pPr>
    </w:p>
    <w:p w14:paraId="760AF5D4" w14:textId="77777777" w:rsidR="00503487" w:rsidRPr="00FB106E" w:rsidRDefault="00503487" w:rsidP="0049723C">
      <w:pPr>
        <w:pStyle w:val="Nobeigums"/>
        <w:jc w:val="center"/>
        <w:rPr>
          <w:b/>
          <w:bCs/>
          <w:sz w:val="18"/>
          <w:szCs w:val="18"/>
          <w:lang w:val="lv-LV"/>
        </w:rPr>
      </w:pPr>
      <w:r w:rsidRPr="00FB106E">
        <w:rPr>
          <w:b/>
          <w:bCs/>
          <w:sz w:val="18"/>
          <w:szCs w:val="18"/>
          <w:lang w:val="lv-LV"/>
        </w:rPr>
        <w:t>ŠIS DOKUMENTS IR ELEKTRONISKI PARAKSTĪTS AR</w:t>
      </w:r>
    </w:p>
    <w:p w14:paraId="1D85CADE" w14:textId="68362A6B" w:rsidR="00503487" w:rsidRPr="00FB106E" w:rsidRDefault="00503487" w:rsidP="0049723C">
      <w:pPr>
        <w:pStyle w:val="Nobeigums"/>
        <w:jc w:val="center"/>
        <w:rPr>
          <w:b/>
          <w:bCs/>
          <w:sz w:val="18"/>
          <w:szCs w:val="18"/>
          <w:lang w:val="lv-LV"/>
        </w:rPr>
      </w:pPr>
      <w:r w:rsidRPr="00FB106E">
        <w:rPr>
          <w:b/>
          <w:bCs/>
          <w:sz w:val="18"/>
          <w:szCs w:val="18"/>
          <w:lang w:val="lv-LV"/>
        </w:rPr>
        <w:t>DROŠU ELEKTRONISKO PARAKSTU UN SATUR LAIKA ZĪMOGU</w:t>
      </w:r>
    </w:p>
    <w:p w14:paraId="0106447C" w14:textId="687DF4F4" w:rsidR="00333AF5" w:rsidRPr="00FB106E" w:rsidRDefault="00333AF5" w:rsidP="0049723C">
      <w:pPr>
        <w:pStyle w:val="Nobeigums"/>
        <w:jc w:val="center"/>
        <w:rPr>
          <w:b/>
          <w:bCs/>
          <w:sz w:val="18"/>
          <w:szCs w:val="18"/>
          <w:lang w:val="lv-LV"/>
        </w:rPr>
      </w:pPr>
    </w:p>
    <w:p w14:paraId="432B1F6A" w14:textId="68610497" w:rsidR="00333AF5" w:rsidRPr="00FB106E" w:rsidRDefault="00333AF5" w:rsidP="0049723C">
      <w:pPr>
        <w:pStyle w:val="Nobeigums"/>
        <w:jc w:val="center"/>
        <w:rPr>
          <w:b/>
          <w:bCs/>
          <w:sz w:val="18"/>
          <w:szCs w:val="18"/>
          <w:lang w:val="lv-LV"/>
        </w:rPr>
      </w:pPr>
    </w:p>
    <w:p w14:paraId="6CFA01F3" w14:textId="4BC072B5" w:rsidR="00333AF5" w:rsidRPr="00FB106E" w:rsidRDefault="00333AF5" w:rsidP="0049723C">
      <w:pPr>
        <w:pStyle w:val="Nobeigums"/>
        <w:jc w:val="center"/>
        <w:rPr>
          <w:b/>
          <w:bCs/>
          <w:sz w:val="18"/>
          <w:szCs w:val="18"/>
          <w:lang w:val="lv-LV"/>
        </w:rPr>
      </w:pPr>
    </w:p>
    <w:p w14:paraId="30FD761A" w14:textId="77777777" w:rsidR="0017423D" w:rsidRPr="00FB106E" w:rsidRDefault="0017423D" w:rsidP="0049723C">
      <w:pPr>
        <w:pStyle w:val="Nobeigums"/>
        <w:jc w:val="center"/>
        <w:rPr>
          <w:b/>
          <w:bCs/>
          <w:sz w:val="18"/>
          <w:szCs w:val="18"/>
          <w:lang w:val="lv-LV"/>
        </w:rPr>
      </w:pPr>
    </w:p>
    <w:p w14:paraId="4DB1D9C1" w14:textId="77777777" w:rsidR="001C2A5B" w:rsidRPr="00FB106E" w:rsidRDefault="001C2A5B" w:rsidP="00E70DBD">
      <w:pPr>
        <w:pStyle w:val="Parastais"/>
        <w:rPr>
          <w:i/>
          <w:sz w:val="16"/>
        </w:rPr>
      </w:pPr>
    </w:p>
    <w:p w14:paraId="4E8C2392" w14:textId="376235AC" w:rsidR="00E70DBD" w:rsidRPr="00FB106E" w:rsidRDefault="00962E1E" w:rsidP="00E70DBD">
      <w:pPr>
        <w:pStyle w:val="Parastais"/>
        <w:rPr>
          <w:i/>
          <w:sz w:val="16"/>
        </w:rPr>
      </w:pPr>
      <w:r w:rsidRPr="00FB106E">
        <w:rPr>
          <w:i/>
          <w:sz w:val="16"/>
        </w:rPr>
        <w:t>S. Plēpe</w:t>
      </w:r>
    </w:p>
    <w:p w14:paraId="5FBC1A16" w14:textId="2506D6F8" w:rsidR="00336CE3" w:rsidRPr="00FB106E" w:rsidRDefault="0048054B" w:rsidP="0049723C">
      <w:pPr>
        <w:pStyle w:val="Parastais"/>
        <w:rPr>
          <w:i/>
          <w:sz w:val="16"/>
        </w:rPr>
      </w:pPr>
      <w:r w:rsidRPr="00FB106E">
        <w:rPr>
          <w:i/>
          <w:sz w:val="16"/>
        </w:rPr>
        <w:t>s.plepe@lvm.lv</w:t>
      </w:r>
    </w:p>
    <w:p w14:paraId="71ADF43E" w14:textId="3CF47B85" w:rsidR="0048054B" w:rsidRPr="00FB106E" w:rsidRDefault="0048054B" w:rsidP="0049723C">
      <w:pPr>
        <w:pStyle w:val="Parastais"/>
        <w:rPr>
          <w:szCs w:val="24"/>
        </w:rPr>
      </w:pPr>
      <w:r w:rsidRPr="00FB106E">
        <w:rPr>
          <w:i/>
          <w:sz w:val="16"/>
        </w:rPr>
        <w:t>28345638</w:t>
      </w:r>
    </w:p>
    <w:sectPr w:rsidR="0048054B" w:rsidRPr="00FB106E" w:rsidSect="001C2A5B">
      <w:footerReference w:type="even" r:id="rId8"/>
      <w:headerReference w:type="first" r:id="rId9"/>
      <w:pgSz w:w="11906" w:h="16838"/>
      <w:pgMar w:top="1959" w:right="849" w:bottom="851" w:left="1134" w:header="11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20FD7" w14:textId="77777777" w:rsidR="004C58BE" w:rsidRDefault="004C58BE">
      <w:pPr>
        <w:pStyle w:val="Parastais"/>
      </w:pPr>
      <w:r>
        <w:separator/>
      </w:r>
    </w:p>
  </w:endnote>
  <w:endnote w:type="continuationSeparator" w:id="0">
    <w:p w14:paraId="6E327443" w14:textId="77777777" w:rsidR="004C58BE" w:rsidRDefault="004C58BE">
      <w:pPr>
        <w:pStyle w:val="Parastai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BA"/>
    <w:family w:val="auto"/>
    <w:notTrueType/>
    <w:pitch w:val="default"/>
    <w:sig w:usb0="00000005" w:usb1="00000000" w:usb2="00000000" w:usb3="00000000" w:csb0="0000008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817E" w14:textId="77777777" w:rsidR="004C58BE" w:rsidRDefault="004C58BE" w:rsidP="000F5A90">
    <w:pPr>
      <w:pStyle w:val="Footer"/>
    </w:pPr>
  </w:p>
  <w:p w14:paraId="50D1765F" w14:textId="77777777" w:rsidR="004C58BE" w:rsidRDefault="004C58BE" w:rsidP="000F5A90">
    <w:pPr>
      <w:pStyle w:val="Footer"/>
    </w:pPr>
  </w:p>
  <w:p w14:paraId="0EB6EBD0" w14:textId="77777777" w:rsidR="004C58BE" w:rsidRDefault="004C58BE" w:rsidP="000F5A90">
    <w:pPr>
      <w:pStyle w:val="Footer"/>
    </w:pPr>
  </w:p>
  <w:p w14:paraId="1A81411D" w14:textId="77777777" w:rsidR="004C58BE" w:rsidRDefault="004C58BE" w:rsidP="000F5A90">
    <w:pPr>
      <w:pStyle w:val="Footer"/>
    </w:pPr>
  </w:p>
  <w:p w14:paraId="6BABB200" w14:textId="77777777" w:rsidR="004C58BE" w:rsidRDefault="004C58BE" w:rsidP="000F5A90">
    <w:pPr>
      <w:pStyle w:val="Footer"/>
    </w:pPr>
  </w:p>
  <w:p w14:paraId="34D89A3E" w14:textId="77777777" w:rsidR="004C58BE" w:rsidRPr="000F5A90" w:rsidRDefault="004C58BE" w:rsidP="000F5A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0EB66" w14:textId="77777777" w:rsidR="004C58BE" w:rsidRDefault="004C58BE">
      <w:pPr>
        <w:pStyle w:val="Parastais"/>
      </w:pPr>
      <w:r>
        <w:separator/>
      </w:r>
    </w:p>
  </w:footnote>
  <w:footnote w:type="continuationSeparator" w:id="0">
    <w:p w14:paraId="0B66E6EC" w14:textId="77777777" w:rsidR="004C58BE" w:rsidRDefault="004C58BE">
      <w:pPr>
        <w:pStyle w:val="Parastais"/>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7" w:type="dxa"/>
      <w:tblInd w:w="-34" w:type="dxa"/>
      <w:tblLook w:val="04A0" w:firstRow="1" w:lastRow="0" w:firstColumn="1" w:lastColumn="0" w:noHBand="0" w:noVBand="1"/>
    </w:tblPr>
    <w:tblGrid>
      <w:gridCol w:w="4524"/>
      <w:gridCol w:w="5683"/>
    </w:tblGrid>
    <w:tr w:rsidR="004C58BE" w:rsidRPr="000F5A90" w14:paraId="5BFFFD36" w14:textId="77777777" w:rsidTr="001D6E20">
      <w:trPr>
        <w:trHeight w:val="2045"/>
      </w:trPr>
      <w:tc>
        <w:tcPr>
          <w:tcW w:w="4524" w:type="dxa"/>
          <w:shd w:val="clear" w:color="auto" w:fill="auto"/>
        </w:tcPr>
        <w:p w14:paraId="09D638BC" w14:textId="77777777" w:rsidR="004C58BE" w:rsidRPr="000F5A90" w:rsidRDefault="004C58BE" w:rsidP="002C02E1">
          <w:pPr>
            <w:pStyle w:val="Parastais"/>
            <w:rPr>
              <w:rFonts w:ascii="Calibri" w:eastAsia="Calibri" w:hAnsi="Calibri"/>
              <w:szCs w:val="22"/>
            </w:rPr>
          </w:pPr>
          <w:r w:rsidRPr="00AC2322">
            <w:rPr>
              <w:rFonts w:ascii="Tahoma" w:eastAsia="Calibri" w:hAnsi="Tahoma" w:cs="Tahoma"/>
              <w:noProof/>
              <w:color w:val="000000"/>
              <w:sz w:val="17"/>
              <w:szCs w:val="17"/>
              <w:lang w:eastAsia="lv-LV"/>
            </w:rPr>
            <w:drawing>
              <wp:anchor distT="0" distB="0" distL="114300" distR="114300" simplePos="0" relativeHeight="251658240" behindDoc="0" locked="0" layoutInCell="1" allowOverlap="1" wp14:anchorId="56C2160F" wp14:editId="6ED528F8">
                <wp:simplePos x="0" y="0"/>
                <wp:positionH relativeFrom="column">
                  <wp:posOffset>-5292</wp:posOffset>
                </wp:positionH>
                <wp:positionV relativeFrom="paragraph">
                  <wp:posOffset>237066</wp:posOffset>
                </wp:positionV>
                <wp:extent cx="2506133" cy="1196307"/>
                <wp:effectExtent l="0" t="0" r="0" b="4445"/>
                <wp:wrapSquare wrapText="bothSides"/>
                <wp:docPr id="6" name="Attēls 9" descr="Apraksts: F:\Documents and Settings\diana sprukte\My Documents\LVM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9" descr="Apraksts: F:\Documents and Settings\diana sprukte\My Documents\LVM_logo.JPG"/>
                        <pic:cNvPicPr>
                          <a:picLocks noChangeAspect="1" noChangeArrowheads="1"/>
                        </pic:cNvPicPr>
                      </pic:nvPicPr>
                      <pic:blipFill>
                        <a:blip r:embed="rId1">
                          <a:extLst>
                            <a:ext uri="{28A0092B-C50C-407E-A947-70E740481C1C}">
                              <a14:useLocalDpi xmlns:a14="http://schemas.microsoft.com/office/drawing/2010/main" val="0"/>
                            </a:ext>
                          </a:extLst>
                        </a:blip>
                        <a:srcRect b="32523"/>
                        <a:stretch>
                          <a:fillRect/>
                        </a:stretch>
                      </pic:blipFill>
                      <pic:spPr bwMode="auto">
                        <a:xfrm>
                          <a:off x="0" y="0"/>
                          <a:ext cx="2506133" cy="1196307"/>
                        </a:xfrm>
                        <a:prstGeom prst="rect">
                          <a:avLst/>
                        </a:prstGeom>
                        <a:noFill/>
                        <a:ln>
                          <a:noFill/>
                        </a:ln>
                      </pic:spPr>
                    </pic:pic>
                  </a:graphicData>
                </a:graphic>
              </wp:anchor>
            </w:drawing>
          </w:r>
        </w:p>
      </w:tc>
      <w:tc>
        <w:tcPr>
          <w:tcW w:w="5683" w:type="dxa"/>
          <w:shd w:val="clear" w:color="auto" w:fill="auto"/>
        </w:tcPr>
        <w:p w14:paraId="7A4B475B" w14:textId="77777777" w:rsidR="004C58BE" w:rsidRPr="000F5A90" w:rsidRDefault="004C58BE" w:rsidP="000F5A90">
          <w:pPr>
            <w:pStyle w:val="Parastais"/>
            <w:jc w:val="right"/>
            <w:rPr>
              <w:rFonts w:ascii="Arial" w:eastAsia="Calibri" w:hAnsi="Arial" w:cs="Arial"/>
              <w:sz w:val="18"/>
              <w:szCs w:val="18"/>
            </w:rPr>
          </w:pPr>
        </w:p>
        <w:p w14:paraId="34FD5DB4" w14:textId="77777777" w:rsidR="004C58BE" w:rsidRPr="000F5A90" w:rsidRDefault="004C58BE" w:rsidP="000F5A90">
          <w:pPr>
            <w:pStyle w:val="Parastais"/>
            <w:jc w:val="right"/>
            <w:rPr>
              <w:rFonts w:ascii="Arial" w:eastAsia="Calibri" w:hAnsi="Arial" w:cs="Arial"/>
              <w:sz w:val="18"/>
              <w:szCs w:val="18"/>
            </w:rPr>
          </w:pPr>
        </w:p>
        <w:p w14:paraId="77008EBD" w14:textId="77777777" w:rsidR="004C58BE" w:rsidRPr="000F5A90" w:rsidRDefault="004C58BE" w:rsidP="002C02E1">
          <w:pPr>
            <w:pStyle w:val="Parastais"/>
            <w:rPr>
              <w:rFonts w:ascii="Arial" w:eastAsia="Calibri" w:hAnsi="Arial" w:cs="Arial"/>
              <w:sz w:val="20"/>
            </w:rPr>
          </w:pPr>
        </w:p>
        <w:p w14:paraId="6B70EC62" w14:textId="77777777" w:rsidR="004C58BE" w:rsidRPr="000F5A90" w:rsidRDefault="004C58BE" w:rsidP="000F5A90">
          <w:pPr>
            <w:pStyle w:val="Parastais"/>
            <w:jc w:val="right"/>
            <w:rPr>
              <w:rFonts w:ascii="Arial" w:eastAsia="Calibri" w:hAnsi="Arial" w:cs="Arial"/>
              <w:sz w:val="20"/>
            </w:rPr>
          </w:pPr>
        </w:p>
        <w:p w14:paraId="66295207" w14:textId="77777777" w:rsidR="004C58BE" w:rsidRPr="000F5A90" w:rsidRDefault="004C58BE" w:rsidP="000F5A90">
          <w:pPr>
            <w:pStyle w:val="Parastais"/>
            <w:jc w:val="right"/>
            <w:rPr>
              <w:rFonts w:ascii="Arial" w:eastAsia="Calibri" w:hAnsi="Arial" w:cs="Arial"/>
              <w:sz w:val="18"/>
              <w:szCs w:val="18"/>
            </w:rPr>
          </w:pPr>
          <w:r>
            <w:rPr>
              <w:rFonts w:ascii="Arial" w:eastAsia="Calibri" w:hAnsi="Arial" w:cs="Arial"/>
              <w:sz w:val="20"/>
            </w:rPr>
            <w:t>AKCIJU SABIEDRĪBA ”</w:t>
          </w:r>
          <w:r w:rsidRPr="000F5A90">
            <w:rPr>
              <w:rFonts w:ascii="Arial" w:eastAsia="Calibri" w:hAnsi="Arial" w:cs="Arial"/>
              <w:sz w:val="20"/>
            </w:rPr>
            <w:t>LATVIJAS VALSTS MEŽI”</w:t>
          </w:r>
          <w:r w:rsidRPr="000F5A90">
            <w:rPr>
              <w:rFonts w:ascii="Arial" w:eastAsia="Calibri" w:hAnsi="Arial" w:cs="Arial"/>
              <w:sz w:val="18"/>
              <w:szCs w:val="18"/>
            </w:rPr>
            <w:t xml:space="preserve"> </w:t>
          </w:r>
        </w:p>
        <w:p w14:paraId="5A3CBC12" w14:textId="77777777" w:rsidR="004C58BE" w:rsidRDefault="004C58BE" w:rsidP="00BE6BC8">
          <w:pPr>
            <w:pStyle w:val="Parastais"/>
            <w:jc w:val="right"/>
            <w:rPr>
              <w:rFonts w:ascii="Arial" w:eastAsia="Calibri" w:hAnsi="Arial" w:cs="Arial"/>
              <w:color w:val="000000"/>
              <w:sz w:val="16"/>
              <w:szCs w:val="16"/>
            </w:rPr>
          </w:pPr>
          <w:r>
            <w:rPr>
              <w:rFonts w:ascii="Arial" w:eastAsia="Calibri" w:hAnsi="Arial" w:cs="Arial"/>
              <w:sz w:val="18"/>
              <w:szCs w:val="18"/>
            </w:rPr>
            <w:t>Vienotais reģistrācijas N</w:t>
          </w:r>
          <w:r w:rsidRPr="000F5A90">
            <w:rPr>
              <w:rFonts w:ascii="Arial" w:eastAsia="Calibri" w:hAnsi="Arial" w:cs="Arial"/>
              <w:sz w:val="18"/>
              <w:szCs w:val="18"/>
            </w:rPr>
            <w:t>r.40003466281</w:t>
          </w:r>
          <w:r w:rsidRPr="000F5A90">
            <w:rPr>
              <w:rFonts w:ascii="Arial" w:eastAsia="Calibri" w:hAnsi="Arial" w:cs="Arial"/>
              <w:color w:val="000000"/>
              <w:sz w:val="16"/>
              <w:szCs w:val="16"/>
            </w:rPr>
            <w:t xml:space="preserve"> </w:t>
          </w:r>
        </w:p>
        <w:p w14:paraId="6707DD19" w14:textId="77777777" w:rsidR="004C58BE" w:rsidRDefault="004C58BE" w:rsidP="00BE6BC8">
          <w:pPr>
            <w:pStyle w:val="Parastais"/>
            <w:jc w:val="right"/>
            <w:rPr>
              <w:rFonts w:ascii="Arial" w:eastAsia="Calibri" w:hAnsi="Arial" w:cs="Arial"/>
              <w:color w:val="000000"/>
              <w:sz w:val="18"/>
              <w:szCs w:val="18"/>
            </w:rPr>
          </w:pPr>
          <w:r>
            <w:rPr>
              <w:rFonts w:ascii="Arial" w:eastAsia="Calibri" w:hAnsi="Arial" w:cs="Arial"/>
              <w:color w:val="000000"/>
              <w:sz w:val="18"/>
              <w:szCs w:val="18"/>
            </w:rPr>
            <w:t>Vaiņodes iela 1, Rīga, LV-1004</w:t>
          </w:r>
          <w:r w:rsidRPr="00BE6BC8">
            <w:rPr>
              <w:rFonts w:ascii="Arial" w:eastAsia="Calibri" w:hAnsi="Arial" w:cs="Arial"/>
              <w:color w:val="000000"/>
              <w:sz w:val="18"/>
              <w:szCs w:val="18"/>
            </w:rPr>
            <w:t>, Latvija</w:t>
          </w:r>
        </w:p>
        <w:p w14:paraId="33B9EAC3" w14:textId="77777777" w:rsidR="004C58BE" w:rsidRPr="00BE6BC8" w:rsidRDefault="004C58BE" w:rsidP="00BE6BC8">
          <w:pPr>
            <w:pStyle w:val="Parastais"/>
            <w:jc w:val="right"/>
            <w:rPr>
              <w:rFonts w:ascii="Arial" w:eastAsia="Calibri" w:hAnsi="Arial" w:cs="Arial"/>
              <w:color w:val="000000"/>
              <w:sz w:val="18"/>
              <w:szCs w:val="18"/>
            </w:rPr>
          </w:pPr>
          <w:r>
            <w:rPr>
              <w:rFonts w:ascii="Arial" w:eastAsia="Calibri" w:hAnsi="Arial" w:cs="Arial"/>
              <w:color w:val="000000"/>
              <w:sz w:val="16"/>
              <w:szCs w:val="16"/>
            </w:rPr>
            <w:t>tālrunis 6761001</w:t>
          </w:r>
          <w:r w:rsidRPr="000F5A90">
            <w:rPr>
              <w:rFonts w:ascii="Arial" w:eastAsia="Calibri" w:hAnsi="Arial" w:cs="Arial"/>
              <w:color w:val="000000"/>
              <w:sz w:val="16"/>
              <w:szCs w:val="16"/>
            </w:rPr>
            <w:t>5</w:t>
          </w:r>
          <w:r>
            <w:rPr>
              <w:rFonts w:ascii="Arial" w:eastAsia="Calibri" w:hAnsi="Arial" w:cs="Arial"/>
              <w:color w:val="000000"/>
              <w:sz w:val="16"/>
              <w:szCs w:val="16"/>
            </w:rPr>
            <w:t>,</w:t>
          </w:r>
          <w:r w:rsidRPr="000F5A90">
            <w:rPr>
              <w:rFonts w:ascii="Arial" w:eastAsia="Calibri" w:hAnsi="Arial" w:cs="Arial"/>
              <w:color w:val="000000"/>
              <w:sz w:val="16"/>
              <w:szCs w:val="16"/>
            </w:rPr>
            <w:t xml:space="preserve"> e-pasts: </w:t>
          </w:r>
          <w:hyperlink r:id="rId2" w:history="1">
            <w:r w:rsidRPr="000F5A90">
              <w:rPr>
                <w:rStyle w:val="Hyperlink"/>
                <w:rFonts w:ascii="Arial" w:eastAsia="Calibri" w:hAnsi="Arial" w:cs="Arial"/>
                <w:sz w:val="16"/>
                <w:szCs w:val="16"/>
              </w:rPr>
              <w:t>lvm@lvm.lv</w:t>
            </w:r>
          </w:hyperlink>
        </w:p>
        <w:p w14:paraId="7E701D24" w14:textId="77777777" w:rsidR="004C58BE" w:rsidRDefault="004C58BE" w:rsidP="00BE6BC8">
          <w:pPr>
            <w:pStyle w:val="Parastais"/>
            <w:jc w:val="right"/>
            <w:rPr>
              <w:rFonts w:ascii="Arial" w:eastAsia="Calibri" w:hAnsi="Arial" w:cs="Arial"/>
              <w:color w:val="000000"/>
              <w:sz w:val="16"/>
              <w:szCs w:val="16"/>
            </w:rPr>
          </w:pPr>
        </w:p>
        <w:p w14:paraId="2E1AFA45" w14:textId="77777777" w:rsidR="004C58BE" w:rsidRPr="000F5A90" w:rsidRDefault="004C58BE" w:rsidP="00BE6BC8">
          <w:pPr>
            <w:pStyle w:val="Parastais"/>
            <w:jc w:val="right"/>
            <w:rPr>
              <w:rFonts w:ascii="Arial" w:eastAsia="Calibri" w:hAnsi="Arial" w:cs="Arial"/>
              <w:sz w:val="18"/>
              <w:szCs w:val="18"/>
            </w:rPr>
          </w:pPr>
        </w:p>
      </w:tc>
    </w:tr>
  </w:tbl>
  <w:p w14:paraId="06A1D9C9" w14:textId="77777777" w:rsidR="004C58BE" w:rsidRPr="00544172" w:rsidRDefault="004C58BE" w:rsidP="001D6E20">
    <w:pPr>
      <w:pStyle w:val="Header"/>
      <w:ind w:right="-1"/>
      <w:rPr>
        <w:lang w:val="lv-LV"/>
      </w:rPr>
    </w:pPr>
    <w:r>
      <w:rPr>
        <w:lang w:val="lv-LV"/>
      </w:rP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820D3"/>
    <w:multiLevelType w:val="hybridMultilevel"/>
    <w:tmpl w:val="8EDC1678"/>
    <w:lvl w:ilvl="0" w:tplc="D138E01E">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F207389"/>
    <w:multiLevelType w:val="hybridMultilevel"/>
    <w:tmpl w:val="32AEB744"/>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 w15:restartNumberingAfterBreak="0">
    <w:nsid w:val="15547C3E"/>
    <w:multiLevelType w:val="hybridMultilevel"/>
    <w:tmpl w:val="B8DEC516"/>
    <w:lvl w:ilvl="0" w:tplc="E214A894">
      <w:numFmt w:val="bullet"/>
      <w:lvlText w:val="-"/>
      <w:lvlJc w:val="left"/>
      <w:pPr>
        <w:ind w:left="1069" w:hanging="360"/>
      </w:pPr>
      <w:rPr>
        <w:rFonts w:ascii="Times New Roman" w:eastAsia="Times New Roman" w:hAnsi="Times New Roman" w:cs="Times New Roman" w:hint="default"/>
      </w:rPr>
    </w:lvl>
    <w:lvl w:ilvl="1" w:tplc="04260003" w:tentative="1">
      <w:start w:val="1"/>
      <w:numFmt w:val="bullet"/>
      <w:lvlText w:val="o"/>
      <w:lvlJc w:val="left"/>
      <w:pPr>
        <w:ind w:left="1789" w:hanging="360"/>
      </w:pPr>
      <w:rPr>
        <w:rFonts w:ascii="Courier New" w:hAnsi="Courier New" w:cs="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cs="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cs="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3" w15:restartNumberingAfterBreak="0">
    <w:nsid w:val="1CD26989"/>
    <w:multiLevelType w:val="hybridMultilevel"/>
    <w:tmpl w:val="F50A1A4E"/>
    <w:lvl w:ilvl="0" w:tplc="04260005">
      <w:start w:val="1"/>
      <w:numFmt w:val="bullet"/>
      <w:lvlText w:val=""/>
      <w:lvlJc w:val="left"/>
      <w:pPr>
        <w:ind w:left="1287" w:hanging="360"/>
      </w:pPr>
      <w:rPr>
        <w:rFonts w:ascii="Wingdings" w:hAnsi="Wingdings" w:hint="default"/>
      </w:rPr>
    </w:lvl>
    <w:lvl w:ilvl="1" w:tplc="A0789D34">
      <w:start w:val="1"/>
      <w:numFmt w:val="bullet"/>
      <w:lvlText w:val="-"/>
      <w:lvlJc w:val="left"/>
      <w:pPr>
        <w:ind w:left="2007" w:hanging="360"/>
      </w:pPr>
      <w:rPr>
        <w:rFonts w:ascii="Courier New" w:hAnsi="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4" w15:restartNumberingAfterBreak="0">
    <w:nsid w:val="234D6DA1"/>
    <w:multiLevelType w:val="hybridMultilevel"/>
    <w:tmpl w:val="F14A2AB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68A4839"/>
    <w:multiLevelType w:val="hybridMultilevel"/>
    <w:tmpl w:val="C4241E8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6" w15:restartNumberingAfterBreak="1">
    <w:nsid w:val="292E13DB"/>
    <w:multiLevelType w:val="hybridMultilevel"/>
    <w:tmpl w:val="DB7CCA58"/>
    <w:lvl w:ilvl="0" w:tplc="04260005">
      <w:start w:val="1"/>
      <w:numFmt w:val="bullet"/>
      <w:lvlText w:val=""/>
      <w:lvlJc w:val="left"/>
      <w:pPr>
        <w:ind w:left="644" w:hanging="360"/>
      </w:pPr>
      <w:rPr>
        <w:rFonts w:ascii="Wingdings" w:hAnsi="Wingdings" w:hint="default"/>
      </w:rPr>
    </w:lvl>
    <w:lvl w:ilvl="1" w:tplc="348C6C7E" w:tentative="1">
      <w:start w:val="1"/>
      <w:numFmt w:val="bullet"/>
      <w:lvlText w:val="o"/>
      <w:lvlJc w:val="left"/>
      <w:pPr>
        <w:ind w:left="1364" w:hanging="360"/>
      </w:pPr>
      <w:rPr>
        <w:rFonts w:ascii="Courier New" w:hAnsi="Courier New" w:cs="Courier New" w:hint="default"/>
      </w:rPr>
    </w:lvl>
    <w:lvl w:ilvl="2" w:tplc="97005828" w:tentative="1">
      <w:start w:val="1"/>
      <w:numFmt w:val="bullet"/>
      <w:lvlText w:val=""/>
      <w:lvlJc w:val="left"/>
      <w:pPr>
        <w:ind w:left="2084" w:hanging="360"/>
      </w:pPr>
      <w:rPr>
        <w:rFonts w:ascii="Wingdings" w:hAnsi="Wingdings" w:hint="default"/>
      </w:rPr>
    </w:lvl>
    <w:lvl w:ilvl="3" w:tplc="8D7EA7AC" w:tentative="1">
      <w:start w:val="1"/>
      <w:numFmt w:val="bullet"/>
      <w:lvlText w:val=""/>
      <w:lvlJc w:val="left"/>
      <w:pPr>
        <w:ind w:left="2804" w:hanging="360"/>
      </w:pPr>
      <w:rPr>
        <w:rFonts w:ascii="Symbol" w:hAnsi="Symbol" w:hint="default"/>
      </w:rPr>
    </w:lvl>
    <w:lvl w:ilvl="4" w:tplc="1C38F11A" w:tentative="1">
      <w:start w:val="1"/>
      <w:numFmt w:val="bullet"/>
      <w:lvlText w:val="o"/>
      <w:lvlJc w:val="left"/>
      <w:pPr>
        <w:ind w:left="3524" w:hanging="360"/>
      </w:pPr>
      <w:rPr>
        <w:rFonts w:ascii="Courier New" w:hAnsi="Courier New" w:cs="Courier New" w:hint="default"/>
      </w:rPr>
    </w:lvl>
    <w:lvl w:ilvl="5" w:tplc="3044105E" w:tentative="1">
      <w:start w:val="1"/>
      <w:numFmt w:val="bullet"/>
      <w:lvlText w:val=""/>
      <w:lvlJc w:val="left"/>
      <w:pPr>
        <w:ind w:left="4244" w:hanging="360"/>
      </w:pPr>
      <w:rPr>
        <w:rFonts w:ascii="Wingdings" w:hAnsi="Wingdings" w:hint="default"/>
      </w:rPr>
    </w:lvl>
    <w:lvl w:ilvl="6" w:tplc="488E0440" w:tentative="1">
      <w:start w:val="1"/>
      <w:numFmt w:val="bullet"/>
      <w:lvlText w:val=""/>
      <w:lvlJc w:val="left"/>
      <w:pPr>
        <w:ind w:left="4964" w:hanging="360"/>
      </w:pPr>
      <w:rPr>
        <w:rFonts w:ascii="Symbol" w:hAnsi="Symbol" w:hint="default"/>
      </w:rPr>
    </w:lvl>
    <w:lvl w:ilvl="7" w:tplc="7A34BD5C" w:tentative="1">
      <w:start w:val="1"/>
      <w:numFmt w:val="bullet"/>
      <w:lvlText w:val="o"/>
      <w:lvlJc w:val="left"/>
      <w:pPr>
        <w:ind w:left="5684" w:hanging="360"/>
      </w:pPr>
      <w:rPr>
        <w:rFonts w:ascii="Courier New" w:hAnsi="Courier New" w:cs="Courier New" w:hint="default"/>
      </w:rPr>
    </w:lvl>
    <w:lvl w:ilvl="8" w:tplc="0A801F56" w:tentative="1">
      <w:start w:val="1"/>
      <w:numFmt w:val="bullet"/>
      <w:lvlText w:val=""/>
      <w:lvlJc w:val="left"/>
      <w:pPr>
        <w:ind w:left="6404" w:hanging="360"/>
      </w:pPr>
      <w:rPr>
        <w:rFonts w:ascii="Wingdings" w:hAnsi="Wingdings" w:hint="default"/>
      </w:rPr>
    </w:lvl>
  </w:abstractNum>
  <w:abstractNum w:abstractNumId="7" w15:restartNumberingAfterBreak="1">
    <w:nsid w:val="35F52D79"/>
    <w:multiLevelType w:val="hybridMultilevel"/>
    <w:tmpl w:val="BA9A29C2"/>
    <w:lvl w:ilvl="0" w:tplc="25E414EE">
      <w:numFmt w:val="bullet"/>
      <w:lvlText w:val="-"/>
      <w:lvlJc w:val="left"/>
      <w:pPr>
        <w:ind w:left="1860" w:hanging="360"/>
      </w:pPr>
      <w:rPr>
        <w:rFonts w:ascii="Times New Roman" w:eastAsia="Times New Roman" w:hAnsi="Times New Roman" w:cs="Times New Roman" w:hint="default"/>
      </w:rPr>
    </w:lvl>
    <w:lvl w:ilvl="1" w:tplc="6F1855A2" w:tentative="1">
      <w:start w:val="1"/>
      <w:numFmt w:val="bullet"/>
      <w:lvlText w:val="o"/>
      <w:lvlJc w:val="left"/>
      <w:pPr>
        <w:ind w:left="2580" w:hanging="360"/>
      </w:pPr>
      <w:rPr>
        <w:rFonts w:ascii="Courier New" w:hAnsi="Courier New" w:cs="Courier New" w:hint="default"/>
      </w:rPr>
    </w:lvl>
    <w:lvl w:ilvl="2" w:tplc="80A0E29E" w:tentative="1">
      <w:start w:val="1"/>
      <w:numFmt w:val="bullet"/>
      <w:lvlText w:val=""/>
      <w:lvlJc w:val="left"/>
      <w:pPr>
        <w:ind w:left="3300" w:hanging="360"/>
      </w:pPr>
      <w:rPr>
        <w:rFonts w:ascii="Wingdings" w:hAnsi="Wingdings" w:hint="default"/>
      </w:rPr>
    </w:lvl>
    <w:lvl w:ilvl="3" w:tplc="5E50B0A0" w:tentative="1">
      <w:start w:val="1"/>
      <w:numFmt w:val="bullet"/>
      <w:lvlText w:val=""/>
      <w:lvlJc w:val="left"/>
      <w:pPr>
        <w:ind w:left="4020" w:hanging="360"/>
      </w:pPr>
      <w:rPr>
        <w:rFonts w:ascii="Symbol" w:hAnsi="Symbol" w:hint="default"/>
      </w:rPr>
    </w:lvl>
    <w:lvl w:ilvl="4" w:tplc="9BDCE1D4" w:tentative="1">
      <w:start w:val="1"/>
      <w:numFmt w:val="bullet"/>
      <w:lvlText w:val="o"/>
      <w:lvlJc w:val="left"/>
      <w:pPr>
        <w:ind w:left="4740" w:hanging="360"/>
      </w:pPr>
      <w:rPr>
        <w:rFonts w:ascii="Courier New" w:hAnsi="Courier New" w:cs="Courier New" w:hint="default"/>
      </w:rPr>
    </w:lvl>
    <w:lvl w:ilvl="5" w:tplc="0C104152" w:tentative="1">
      <w:start w:val="1"/>
      <w:numFmt w:val="bullet"/>
      <w:lvlText w:val=""/>
      <w:lvlJc w:val="left"/>
      <w:pPr>
        <w:ind w:left="5460" w:hanging="360"/>
      </w:pPr>
      <w:rPr>
        <w:rFonts w:ascii="Wingdings" w:hAnsi="Wingdings" w:hint="default"/>
      </w:rPr>
    </w:lvl>
    <w:lvl w:ilvl="6" w:tplc="448AD338" w:tentative="1">
      <w:start w:val="1"/>
      <w:numFmt w:val="bullet"/>
      <w:lvlText w:val=""/>
      <w:lvlJc w:val="left"/>
      <w:pPr>
        <w:ind w:left="6180" w:hanging="360"/>
      </w:pPr>
      <w:rPr>
        <w:rFonts w:ascii="Symbol" w:hAnsi="Symbol" w:hint="default"/>
      </w:rPr>
    </w:lvl>
    <w:lvl w:ilvl="7" w:tplc="8CFC1A9C" w:tentative="1">
      <w:start w:val="1"/>
      <w:numFmt w:val="bullet"/>
      <w:lvlText w:val="o"/>
      <w:lvlJc w:val="left"/>
      <w:pPr>
        <w:ind w:left="6900" w:hanging="360"/>
      </w:pPr>
      <w:rPr>
        <w:rFonts w:ascii="Courier New" w:hAnsi="Courier New" w:cs="Courier New" w:hint="default"/>
      </w:rPr>
    </w:lvl>
    <w:lvl w:ilvl="8" w:tplc="1EDA0142" w:tentative="1">
      <w:start w:val="1"/>
      <w:numFmt w:val="bullet"/>
      <w:lvlText w:val=""/>
      <w:lvlJc w:val="left"/>
      <w:pPr>
        <w:ind w:left="7620" w:hanging="360"/>
      </w:pPr>
      <w:rPr>
        <w:rFonts w:ascii="Wingdings" w:hAnsi="Wingdings" w:hint="default"/>
      </w:rPr>
    </w:lvl>
  </w:abstractNum>
  <w:abstractNum w:abstractNumId="8" w15:restartNumberingAfterBreak="0">
    <w:nsid w:val="38DD4838"/>
    <w:multiLevelType w:val="hybridMultilevel"/>
    <w:tmpl w:val="8BB4F240"/>
    <w:lvl w:ilvl="0" w:tplc="04260005">
      <w:start w:val="1"/>
      <w:numFmt w:val="bullet"/>
      <w:lvlText w:val=""/>
      <w:lvlJc w:val="left"/>
      <w:pPr>
        <w:ind w:left="1429" w:hanging="360"/>
      </w:pPr>
      <w:rPr>
        <w:rFonts w:ascii="Wingdings" w:hAnsi="Wingdings" w:hint="default"/>
      </w:rPr>
    </w:lvl>
    <w:lvl w:ilvl="1" w:tplc="04260003">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9" w15:restartNumberingAfterBreak="0">
    <w:nsid w:val="38F4193B"/>
    <w:multiLevelType w:val="hybridMultilevel"/>
    <w:tmpl w:val="5F3CD70A"/>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0A36D49"/>
    <w:multiLevelType w:val="hybridMultilevel"/>
    <w:tmpl w:val="C4241E8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1" w15:restartNumberingAfterBreak="0">
    <w:nsid w:val="491026C8"/>
    <w:multiLevelType w:val="hybridMultilevel"/>
    <w:tmpl w:val="FD5A1FE6"/>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2" w15:restartNumberingAfterBreak="0">
    <w:nsid w:val="4CA81AF1"/>
    <w:multiLevelType w:val="hybridMultilevel"/>
    <w:tmpl w:val="8E8278BC"/>
    <w:lvl w:ilvl="0" w:tplc="04260005">
      <w:start w:val="1"/>
      <w:numFmt w:val="bullet"/>
      <w:lvlText w:val=""/>
      <w:lvlJc w:val="left"/>
      <w:pPr>
        <w:ind w:left="1287" w:hanging="360"/>
      </w:pPr>
      <w:rPr>
        <w:rFonts w:ascii="Wingdings" w:hAnsi="Wingdings" w:hint="default"/>
      </w:rPr>
    </w:lvl>
    <w:lvl w:ilvl="1" w:tplc="A0789D34">
      <w:start w:val="1"/>
      <w:numFmt w:val="bullet"/>
      <w:lvlText w:val="-"/>
      <w:lvlJc w:val="left"/>
      <w:pPr>
        <w:ind w:left="2007" w:hanging="360"/>
      </w:pPr>
      <w:rPr>
        <w:rFonts w:ascii="Courier New" w:hAnsi="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3" w15:restartNumberingAfterBreak="0">
    <w:nsid w:val="5F2C663A"/>
    <w:multiLevelType w:val="hybridMultilevel"/>
    <w:tmpl w:val="1090C52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5FAE5D7D"/>
    <w:multiLevelType w:val="hybridMultilevel"/>
    <w:tmpl w:val="C4241E8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5" w15:restartNumberingAfterBreak="0">
    <w:nsid w:val="609D44D5"/>
    <w:multiLevelType w:val="hybridMultilevel"/>
    <w:tmpl w:val="5FEC6124"/>
    <w:lvl w:ilvl="0" w:tplc="04260005">
      <w:start w:val="1"/>
      <w:numFmt w:val="bullet"/>
      <w:lvlText w:val=""/>
      <w:lvlJc w:val="left"/>
      <w:pPr>
        <w:ind w:left="927" w:hanging="360"/>
      </w:pPr>
      <w:rPr>
        <w:rFonts w:ascii="Wingdings" w:hAnsi="Wingdings" w:hint="default"/>
      </w:rPr>
    </w:lvl>
    <w:lvl w:ilvl="1" w:tplc="A0789D34">
      <w:start w:val="1"/>
      <w:numFmt w:val="bullet"/>
      <w:lvlText w:val="-"/>
      <w:lvlJc w:val="left"/>
      <w:pPr>
        <w:ind w:left="1647" w:hanging="360"/>
      </w:pPr>
      <w:rPr>
        <w:rFonts w:ascii="Courier New" w:hAnsi="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16" w15:restartNumberingAfterBreak="0">
    <w:nsid w:val="629B0DBA"/>
    <w:multiLevelType w:val="hybridMultilevel"/>
    <w:tmpl w:val="0F9ADED8"/>
    <w:lvl w:ilvl="0" w:tplc="4D46D000">
      <w:start w:val="25"/>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7" w15:restartNumberingAfterBreak="0">
    <w:nsid w:val="62FD42B0"/>
    <w:multiLevelType w:val="hybridMultilevel"/>
    <w:tmpl w:val="468A6B5A"/>
    <w:lvl w:ilvl="0" w:tplc="A0789D34">
      <w:start w:val="1"/>
      <w:numFmt w:val="bullet"/>
      <w:lvlText w:val="-"/>
      <w:lvlJc w:val="left"/>
      <w:pPr>
        <w:ind w:left="720" w:hanging="360"/>
      </w:pPr>
      <w:rPr>
        <w:rFonts w:ascii="Courier New" w:hAnsi="Courier New"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7200D7D"/>
    <w:multiLevelType w:val="hybridMultilevel"/>
    <w:tmpl w:val="3516ED34"/>
    <w:lvl w:ilvl="0" w:tplc="04260005">
      <w:start w:val="1"/>
      <w:numFmt w:val="bullet"/>
      <w:lvlText w:val=""/>
      <w:lvlJc w:val="left"/>
      <w:pPr>
        <w:ind w:left="1429" w:hanging="360"/>
      </w:pPr>
      <w:rPr>
        <w:rFonts w:ascii="Wingdings" w:hAnsi="Wingdings" w:hint="default"/>
      </w:rPr>
    </w:lvl>
    <w:lvl w:ilvl="1" w:tplc="0426000F">
      <w:start w:val="1"/>
      <w:numFmt w:val="decimal"/>
      <w:lvlText w:val="%2."/>
      <w:lvlJc w:val="left"/>
      <w:pPr>
        <w:ind w:left="2149" w:hanging="360"/>
      </w:pPr>
      <w:rPr>
        <w:rFonts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9" w15:restartNumberingAfterBreak="0">
    <w:nsid w:val="69EF4021"/>
    <w:multiLevelType w:val="hybridMultilevel"/>
    <w:tmpl w:val="FF1C69C6"/>
    <w:lvl w:ilvl="0" w:tplc="04260005">
      <w:start w:val="1"/>
      <w:numFmt w:val="bullet"/>
      <w:lvlText w:val=""/>
      <w:lvlJc w:val="left"/>
      <w:pPr>
        <w:ind w:left="1429" w:hanging="360"/>
      </w:pPr>
      <w:rPr>
        <w:rFonts w:ascii="Wingdings" w:hAnsi="Wingdings" w:hint="default"/>
      </w:rPr>
    </w:lvl>
    <w:lvl w:ilvl="1" w:tplc="A0789D34">
      <w:start w:val="1"/>
      <w:numFmt w:val="bullet"/>
      <w:lvlText w:val="-"/>
      <w:lvlJc w:val="left"/>
      <w:pPr>
        <w:ind w:left="2149" w:hanging="360"/>
      </w:pPr>
      <w:rPr>
        <w:rFonts w:ascii="Courier New" w:hAnsi="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20" w15:restartNumberingAfterBreak="0">
    <w:nsid w:val="6D20262C"/>
    <w:multiLevelType w:val="hybridMultilevel"/>
    <w:tmpl w:val="226E4B7A"/>
    <w:lvl w:ilvl="0" w:tplc="04260005">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1" w15:restartNumberingAfterBreak="0">
    <w:nsid w:val="70152676"/>
    <w:multiLevelType w:val="hybridMultilevel"/>
    <w:tmpl w:val="84AC431E"/>
    <w:lvl w:ilvl="0" w:tplc="04260005">
      <w:start w:val="1"/>
      <w:numFmt w:val="bullet"/>
      <w:lvlText w:val=""/>
      <w:lvlJc w:val="left"/>
      <w:pPr>
        <w:ind w:left="1287" w:hanging="360"/>
      </w:pPr>
      <w:rPr>
        <w:rFonts w:ascii="Wingdings" w:hAnsi="Wingdings" w:hint="default"/>
      </w:rPr>
    </w:lvl>
    <w:lvl w:ilvl="1" w:tplc="04260005">
      <w:start w:val="1"/>
      <w:numFmt w:val="bullet"/>
      <w:lvlText w:val=""/>
      <w:lvlJc w:val="left"/>
      <w:pPr>
        <w:ind w:left="2007" w:hanging="360"/>
      </w:pPr>
      <w:rPr>
        <w:rFonts w:ascii="Wingdings" w:hAnsi="Wingdings"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2" w15:restartNumberingAfterBreak="0">
    <w:nsid w:val="7E75273A"/>
    <w:multiLevelType w:val="hybridMultilevel"/>
    <w:tmpl w:val="FF2AA194"/>
    <w:lvl w:ilvl="0" w:tplc="47389ABE">
      <w:numFmt w:val="bullet"/>
      <w:lvlText w:val="-"/>
      <w:lvlJc w:val="left"/>
      <w:pPr>
        <w:ind w:left="927" w:hanging="360"/>
      </w:pPr>
      <w:rPr>
        <w:rFonts w:ascii="Times New Roman" w:eastAsia="Calibri" w:hAnsi="Times New Roman" w:cs="Times New Roman"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num w:numId="1">
    <w:abstractNumId w:val="16"/>
  </w:num>
  <w:num w:numId="2">
    <w:abstractNumId w:val="7"/>
  </w:num>
  <w:num w:numId="3">
    <w:abstractNumId w:val="11"/>
  </w:num>
  <w:num w:numId="4">
    <w:abstractNumId w:val="22"/>
  </w:num>
  <w:num w:numId="5">
    <w:abstractNumId w:val="15"/>
  </w:num>
  <w:num w:numId="6">
    <w:abstractNumId w:val="8"/>
  </w:num>
  <w:num w:numId="7">
    <w:abstractNumId w:val="2"/>
  </w:num>
  <w:num w:numId="8">
    <w:abstractNumId w:val="18"/>
  </w:num>
  <w:num w:numId="9">
    <w:abstractNumId w:val="19"/>
  </w:num>
  <w:num w:numId="10">
    <w:abstractNumId w:val="9"/>
  </w:num>
  <w:num w:numId="11">
    <w:abstractNumId w:val="5"/>
  </w:num>
  <w:num w:numId="12">
    <w:abstractNumId w:val="10"/>
  </w:num>
  <w:num w:numId="13">
    <w:abstractNumId w:val="3"/>
  </w:num>
  <w:num w:numId="14">
    <w:abstractNumId w:val="12"/>
  </w:num>
  <w:num w:numId="15">
    <w:abstractNumId w:val="0"/>
  </w:num>
  <w:num w:numId="16">
    <w:abstractNumId w:val="20"/>
  </w:num>
  <w:num w:numId="17">
    <w:abstractNumId w:val="1"/>
  </w:num>
  <w:num w:numId="18">
    <w:abstractNumId w:val="21"/>
  </w:num>
  <w:num w:numId="19">
    <w:abstractNumId w:val="6"/>
  </w:num>
  <w:num w:numId="20">
    <w:abstractNumId w:val="17"/>
  </w:num>
  <w:num w:numId="21">
    <w:abstractNumId w:val="13"/>
  </w:num>
  <w:num w:numId="22">
    <w:abstractNumId w:val="4"/>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styleLockTheme/>
  <w:defaultTabStop w:val="720"/>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D12"/>
    <w:rsid w:val="00002862"/>
    <w:rsid w:val="000045AC"/>
    <w:rsid w:val="00005609"/>
    <w:rsid w:val="00005EB9"/>
    <w:rsid w:val="00007ACF"/>
    <w:rsid w:val="00014EC5"/>
    <w:rsid w:val="00035921"/>
    <w:rsid w:val="000433DC"/>
    <w:rsid w:val="00044A1E"/>
    <w:rsid w:val="00046657"/>
    <w:rsid w:val="00046FB7"/>
    <w:rsid w:val="000548A8"/>
    <w:rsid w:val="00060202"/>
    <w:rsid w:val="000633CF"/>
    <w:rsid w:val="0008720B"/>
    <w:rsid w:val="000934CB"/>
    <w:rsid w:val="00093812"/>
    <w:rsid w:val="000969B6"/>
    <w:rsid w:val="000A5AB6"/>
    <w:rsid w:val="000B03CC"/>
    <w:rsid w:val="000B759E"/>
    <w:rsid w:val="000D2B5C"/>
    <w:rsid w:val="000D3736"/>
    <w:rsid w:val="000D5604"/>
    <w:rsid w:val="000D6096"/>
    <w:rsid w:val="000E0C5E"/>
    <w:rsid w:val="000F59C9"/>
    <w:rsid w:val="000F5A90"/>
    <w:rsid w:val="001127BD"/>
    <w:rsid w:val="0012152D"/>
    <w:rsid w:val="00130A0E"/>
    <w:rsid w:val="0013602B"/>
    <w:rsid w:val="00136EA6"/>
    <w:rsid w:val="00136F01"/>
    <w:rsid w:val="001434C4"/>
    <w:rsid w:val="00144000"/>
    <w:rsid w:val="001468C6"/>
    <w:rsid w:val="001527F8"/>
    <w:rsid w:val="00157A30"/>
    <w:rsid w:val="00164707"/>
    <w:rsid w:val="0017423D"/>
    <w:rsid w:val="00195810"/>
    <w:rsid w:val="001A2EF3"/>
    <w:rsid w:val="001A56C7"/>
    <w:rsid w:val="001B1805"/>
    <w:rsid w:val="001B47B8"/>
    <w:rsid w:val="001C2A5B"/>
    <w:rsid w:val="001C49FD"/>
    <w:rsid w:val="001C73C9"/>
    <w:rsid w:val="001D55C8"/>
    <w:rsid w:val="001D6E20"/>
    <w:rsid w:val="001E0B0E"/>
    <w:rsid w:val="001F037D"/>
    <w:rsid w:val="001F19FC"/>
    <w:rsid w:val="001F2BC9"/>
    <w:rsid w:val="001F552F"/>
    <w:rsid w:val="00200E8E"/>
    <w:rsid w:val="00210A10"/>
    <w:rsid w:val="00221FD6"/>
    <w:rsid w:val="002236F7"/>
    <w:rsid w:val="00236FDC"/>
    <w:rsid w:val="00244862"/>
    <w:rsid w:val="00244CC7"/>
    <w:rsid w:val="00257F5E"/>
    <w:rsid w:val="00262F5A"/>
    <w:rsid w:val="0027652D"/>
    <w:rsid w:val="002938D9"/>
    <w:rsid w:val="002A107D"/>
    <w:rsid w:val="002A35AC"/>
    <w:rsid w:val="002A67CE"/>
    <w:rsid w:val="002B60EC"/>
    <w:rsid w:val="002C02E1"/>
    <w:rsid w:val="002E25E8"/>
    <w:rsid w:val="002E2755"/>
    <w:rsid w:val="003054A1"/>
    <w:rsid w:val="00305B63"/>
    <w:rsid w:val="00305FD4"/>
    <w:rsid w:val="00310C10"/>
    <w:rsid w:val="003147B6"/>
    <w:rsid w:val="00332765"/>
    <w:rsid w:val="00333AF5"/>
    <w:rsid w:val="003359B7"/>
    <w:rsid w:val="00336CE3"/>
    <w:rsid w:val="003560E9"/>
    <w:rsid w:val="00360C0B"/>
    <w:rsid w:val="0036108A"/>
    <w:rsid w:val="00367A16"/>
    <w:rsid w:val="00372F0F"/>
    <w:rsid w:val="00373326"/>
    <w:rsid w:val="00374944"/>
    <w:rsid w:val="00384888"/>
    <w:rsid w:val="00397661"/>
    <w:rsid w:val="003A021C"/>
    <w:rsid w:val="003A07D5"/>
    <w:rsid w:val="003A2E7C"/>
    <w:rsid w:val="003B06C3"/>
    <w:rsid w:val="003B7A9C"/>
    <w:rsid w:val="003C1865"/>
    <w:rsid w:val="003C59AC"/>
    <w:rsid w:val="003E28CB"/>
    <w:rsid w:val="003F7622"/>
    <w:rsid w:val="00407EE6"/>
    <w:rsid w:val="00416948"/>
    <w:rsid w:val="00427430"/>
    <w:rsid w:val="00430128"/>
    <w:rsid w:val="0043077B"/>
    <w:rsid w:val="00430D92"/>
    <w:rsid w:val="00441A3F"/>
    <w:rsid w:val="00454CF7"/>
    <w:rsid w:val="00455F98"/>
    <w:rsid w:val="004633A5"/>
    <w:rsid w:val="00474A3A"/>
    <w:rsid w:val="0048054B"/>
    <w:rsid w:val="00481208"/>
    <w:rsid w:val="00492069"/>
    <w:rsid w:val="00492E8D"/>
    <w:rsid w:val="00493DE8"/>
    <w:rsid w:val="00494A3A"/>
    <w:rsid w:val="0049597E"/>
    <w:rsid w:val="0049723C"/>
    <w:rsid w:val="004C091E"/>
    <w:rsid w:val="004C58BE"/>
    <w:rsid w:val="004D0EAC"/>
    <w:rsid w:val="004E7E8F"/>
    <w:rsid w:val="004F3760"/>
    <w:rsid w:val="004F4D68"/>
    <w:rsid w:val="004F5141"/>
    <w:rsid w:val="00503487"/>
    <w:rsid w:val="00503785"/>
    <w:rsid w:val="00510618"/>
    <w:rsid w:val="00510698"/>
    <w:rsid w:val="00514ED6"/>
    <w:rsid w:val="0052659E"/>
    <w:rsid w:val="0053093F"/>
    <w:rsid w:val="0053484E"/>
    <w:rsid w:val="0053695C"/>
    <w:rsid w:val="00537973"/>
    <w:rsid w:val="00540DB7"/>
    <w:rsid w:val="00544172"/>
    <w:rsid w:val="00551CDE"/>
    <w:rsid w:val="00553A4A"/>
    <w:rsid w:val="00561EE5"/>
    <w:rsid w:val="00562E34"/>
    <w:rsid w:val="00565895"/>
    <w:rsid w:val="005760EB"/>
    <w:rsid w:val="00576182"/>
    <w:rsid w:val="00584D33"/>
    <w:rsid w:val="00585D12"/>
    <w:rsid w:val="00593BF1"/>
    <w:rsid w:val="00595DC5"/>
    <w:rsid w:val="005A50AB"/>
    <w:rsid w:val="005B1B64"/>
    <w:rsid w:val="005B2BE9"/>
    <w:rsid w:val="005C262A"/>
    <w:rsid w:val="005C4CF0"/>
    <w:rsid w:val="005C6D0F"/>
    <w:rsid w:val="005D279D"/>
    <w:rsid w:val="005D3C8C"/>
    <w:rsid w:val="005D493B"/>
    <w:rsid w:val="005D53CC"/>
    <w:rsid w:val="005D56E0"/>
    <w:rsid w:val="005D603A"/>
    <w:rsid w:val="005E177A"/>
    <w:rsid w:val="006133C3"/>
    <w:rsid w:val="00615082"/>
    <w:rsid w:val="00615119"/>
    <w:rsid w:val="006334CE"/>
    <w:rsid w:val="006352A4"/>
    <w:rsid w:val="00647BE5"/>
    <w:rsid w:val="00662419"/>
    <w:rsid w:val="00667686"/>
    <w:rsid w:val="006733D0"/>
    <w:rsid w:val="00676AC7"/>
    <w:rsid w:val="00676FB0"/>
    <w:rsid w:val="006773D0"/>
    <w:rsid w:val="00693671"/>
    <w:rsid w:val="00695318"/>
    <w:rsid w:val="00696CB4"/>
    <w:rsid w:val="006D1C2B"/>
    <w:rsid w:val="006E2C50"/>
    <w:rsid w:val="00700424"/>
    <w:rsid w:val="0070394C"/>
    <w:rsid w:val="007058D8"/>
    <w:rsid w:val="00721A03"/>
    <w:rsid w:val="007252D5"/>
    <w:rsid w:val="007364C4"/>
    <w:rsid w:val="00746635"/>
    <w:rsid w:val="00750D86"/>
    <w:rsid w:val="007523E7"/>
    <w:rsid w:val="00754168"/>
    <w:rsid w:val="00761DE7"/>
    <w:rsid w:val="00772891"/>
    <w:rsid w:val="0077509E"/>
    <w:rsid w:val="0077710A"/>
    <w:rsid w:val="0078121C"/>
    <w:rsid w:val="00781B30"/>
    <w:rsid w:val="007824EF"/>
    <w:rsid w:val="00782795"/>
    <w:rsid w:val="00786A36"/>
    <w:rsid w:val="00787996"/>
    <w:rsid w:val="00787F8E"/>
    <w:rsid w:val="00793A81"/>
    <w:rsid w:val="007B352C"/>
    <w:rsid w:val="007B5A68"/>
    <w:rsid w:val="007C7B76"/>
    <w:rsid w:val="007D0CB6"/>
    <w:rsid w:val="007E3A9C"/>
    <w:rsid w:val="007E3D88"/>
    <w:rsid w:val="007E4E2C"/>
    <w:rsid w:val="008017CE"/>
    <w:rsid w:val="00821710"/>
    <w:rsid w:val="0083670F"/>
    <w:rsid w:val="00847660"/>
    <w:rsid w:val="00864772"/>
    <w:rsid w:val="008739B6"/>
    <w:rsid w:val="00876A79"/>
    <w:rsid w:val="00884891"/>
    <w:rsid w:val="00884B52"/>
    <w:rsid w:val="008860FF"/>
    <w:rsid w:val="00893ACD"/>
    <w:rsid w:val="008A7909"/>
    <w:rsid w:val="008B056C"/>
    <w:rsid w:val="008B1202"/>
    <w:rsid w:val="008B5A93"/>
    <w:rsid w:val="008B6AE4"/>
    <w:rsid w:val="008C5303"/>
    <w:rsid w:val="00902A2C"/>
    <w:rsid w:val="0090754B"/>
    <w:rsid w:val="00914D8F"/>
    <w:rsid w:val="0091623F"/>
    <w:rsid w:val="0092430A"/>
    <w:rsid w:val="00930F35"/>
    <w:rsid w:val="00933704"/>
    <w:rsid w:val="00936A04"/>
    <w:rsid w:val="009429DF"/>
    <w:rsid w:val="00962E1E"/>
    <w:rsid w:val="00974E71"/>
    <w:rsid w:val="00984380"/>
    <w:rsid w:val="00993595"/>
    <w:rsid w:val="00996C1F"/>
    <w:rsid w:val="009A15B7"/>
    <w:rsid w:val="009A1B13"/>
    <w:rsid w:val="009A1DCA"/>
    <w:rsid w:val="009A4131"/>
    <w:rsid w:val="009C0F25"/>
    <w:rsid w:val="009C36A1"/>
    <w:rsid w:val="009C5CC8"/>
    <w:rsid w:val="009D7FD7"/>
    <w:rsid w:val="009E6604"/>
    <w:rsid w:val="009F0BC9"/>
    <w:rsid w:val="009F0CDC"/>
    <w:rsid w:val="009F23B3"/>
    <w:rsid w:val="00A031E0"/>
    <w:rsid w:val="00A058E4"/>
    <w:rsid w:val="00A1253A"/>
    <w:rsid w:val="00A129DC"/>
    <w:rsid w:val="00A4100F"/>
    <w:rsid w:val="00A470AB"/>
    <w:rsid w:val="00A54238"/>
    <w:rsid w:val="00A60EBD"/>
    <w:rsid w:val="00A62CD8"/>
    <w:rsid w:val="00A6445C"/>
    <w:rsid w:val="00A70A2E"/>
    <w:rsid w:val="00A73720"/>
    <w:rsid w:val="00A85FAD"/>
    <w:rsid w:val="00AA1A9D"/>
    <w:rsid w:val="00AA51C9"/>
    <w:rsid w:val="00AA58BB"/>
    <w:rsid w:val="00AB0793"/>
    <w:rsid w:val="00AB26D3"/>
    <w:rsid w:val="00AB28B1"/>
    <w:rsid w:val="00AB6ABE"/>
    <w:rsid w:val="00AC2322"/>
    <w:rsid w:val="00AD0156"/>
    <w:rsid w:val="00AD0600"/>
    <w:rsid w:val="00AD06E7"/>
    <w:rsid w:val="00AD49E9"/>
    <w:rsid w:val="00AE3FF0"/>
    <w:rsid w:val="00AE7BA9"/>
    <w:rsid w:val="00AF02A1"/>
    <w:rsid w:val="00AF13E1"/>
    <w:rsid w:val="00AF3E12"/>
    <w:rsid w:val="00AF6DA0"/>
    <w:rsid w:val="00B1202C"/>
    <w:rsid w:val="00B14B4F"/>
    <w:rsid w:val="00B225DB"/>
    <w:rsid w:val="00B25904"/>
    <w:rsid w:val="00B33DF8"/>
    <w:rsid w:val="00B36566"/>
    <w:rsid w:val="00B42672"/>
    <w:rsid w:val="00B55F41"/>
    <w:rsid w:val="00B57453"/>
    <w:rsid w:val="00B5751D"/>
    <w:rsid w:val="00B736CA"/>
    <w:rsid w:val="00B75168"/>
    <w:rsid w:val="00B8545D"/>
    <w:rsid w:val="00B90B16"/>
    <w:rsid w:val="00B942AE"/>
    <w:rsid w:val="00BA13F6"/>
    <w:rsid w:val="00BA3109"/>
    <w:rsid w:val="00BA3CE8"/>
    <w:rsid w:val="00BB4218"/>
    <w:rsid w:val="00BB7D9A"/>
    <w:rsid w:val="00BC0D94"/>
    <w:rsid w:val="00BC4F4C"/>
    <w:rsid w:val="00BE1B7E"/>
    <w:rsid w:val="00BE20D5"/>
    <w:rsid w:val="00BE6BC8"/>
    <w:rsid w:val="00BF2D4F"/>
    <w:rsid w:val="00C01B23"/>
    <w:rsid w:val="00C049FC"/>
    <w:rsid w:val="00C1155A"/>
    <w:rsid w:val="00C14B57"/>
    <w:rsid w:val="00C22044"/>
    <w:rsid w:val="00C221BB"/>
    <w:rsid w:val="00C47414"/>
    <w:rsid w:val="00C53F98"/>
    <w:rsid w:val="00C674BD"/>
    <w:rsid w:val="00C73119"/>
    <w:rsid w:val="00C76220"/>
    <w:rsid w:val="00C76F2C"/>
    <w:rsid w:val="00C77F6D"/>
    <w:rsid w:val="00C83F81"/>
    <w:rsid w:val="00C87B06"/>
    <w:rsid w:val="00C87C3E"/>
    <w:rsid w:val="00C9243B"/>
    <w:rsid w:val="00CA6DB9"/>
    <w:rsid w:val="00CB0E2A"/>
    <w:rsid w:val="00CC3474"/>
    <w:rsid w:val="00CC7BCD"/>
    <w:rsid w:val="00CD19AD"/>
    <w:rsid w:val="00CD20D3"/>
    <w:rsid w:val="00CD5421"/>
    <w:rsid w:val="00CE5709"/>
    <w:rsid w:val="00CF337D"/>
    <w:rsid w:val="00D021A8"/>
    <w:rsid w:val="00D0251C"/>
    <w:rsid w:val="00D04D37"/>
    <w:rsid w:val="00D0788D"/>
    <w:rsid w:val="00D14D55"/>
    <w:rsid w:val="00D216F1"/>
    <w:rsid w:val="00D32A49"/>
    <w:rsid w:val="00D35931"/>
    <w:rsid w:val="00D364EB"/>
    <w:rsid w:val="00D40E97"/>
    <w:rsid w:val="00D44DBF"/>
    <w:rsid w:val="00D650F6"/>
    <w:rsid w:val="00D8582F"/>
    <w:rsid w:val="00D93B0C"/>
    <w:rsid w:val="00DA438F"/>
    <w:rsid w:val="00DB07CC"/>
    <w:rsid w:val="00DB1F62"/>
    <w:rsid w:val="00DB3FEE"/>
    <w:rsid w:val="00DB6FC8"/>
    <w:rsid w:val="00DC386D"/>
    <w:rsid w:val="00DC511B"/>
    <w:rsid w:val="00DD14A8"/>
    <w:rsid w:val="00DD58D0"/>
    <w:rsid w:val="00DE022B"/>
    <w:rsid w:val="00DE142D"/>
    <w:rsid w:val="00DE50F0"/>
    <w:rsid w:val="00DE718B"/>
    <w:rsid w:val="00DF3FBF"/>
    <w:rsid w:val="00DF6D42"/>
    <w:rsid w:val="00DF6FF5"/>
    <w:rsid w:val="00E071AD"/>
    <w:rsid w:val="00E106B2"/>
    <w:rsid w:val="00E11456"/>
    <w:rsid w:val="00E20322"/>
    <w:rsid w:val="00E20E12"/>
    <w:rsid w:val="00E20F38"/>
    <w:rsid w:val="00E222EB"/>
    <w:rsid w:val="00E363D5"/>
    <w:rsid w:val="00E51FF0"/>
    <w:rsid w:val="00E55FD0"/>
    <w:rsid w:val="00E60184"/>
    <w:rsid w:val="00E6164B"/>
    <w:rsid w:val="00E620B9"/>
    <w:rsid w:val="00E6677D"/>
    <w:rsid w:val="00E670FE"/>
    <w:rsid w:val="00E70DBD"/>
    <w:rsid w:val="00E810C6"/>
    <w:rsid w:val="00E834E3"/>
    <w:rsid w:val="00EB0622"/>
    <w:rsid w:val="00EB179C"/>
    <w:rsid w:val="00EB2ECA"/>
    <w:rsid w:val="00EC28A5"/>
    <w:rsid w:val="00ED41EB"/>
    <w:rsid w:val="00ED4D81"/>
    <w:rsid w:val="00ED551E"/>
    <w:rsid w:val="00EE064E"/>
    <w:rsid w:val="00EE0907"/>
    <w:rsid w:val="00EE1D50"/>
    <w:rsid w:val="00EF3540"/>
    <w:rsid w:val="00EF4BA9"/>
    <w:rsid w:val="00F015A7"/>
    <w:rsid w:val="00F04BEE"/>
    <w:rsid w:val="00F227DF"/>
    <w:rsid w:val="00F27298"/>
    <w:rsid w:val="00F27733"/>
    <w:rsid w:val="00F35EB1"/>
    <w:rsid w:val="00F47EE2"/>
    <w:rsid w:val="00F55BD5"/>
    <w:rsid w:val="00F56560"/>
    <w:rsid w:val="00F652E9"/>
    <w:rsid w:val="00F66771"/>
    <w:rsid w:val="00F66A67"/>
    <w:rsid w:val="00F861D4"/>
    <w:rsid w:val="00F879E3"/>
    <w:rsid w:val="00F944B8"/>
    <w:rsid w:val="00FA6D36"/>
    <w:rsid w:val="00FB106E"/>
    <w:rsid w:val="00FB3EA9"/>
    <w:rsid w:val="00FC1362"/>
    <w:rsid w:val="00FC7460"/>
    <w:rsid w:val="00FD3D54"/>
    <w:rsid w:val="00FD77D6"/>
    <w:rsid w:val="00FE15BF"/>
    <w:rsid w:val="00FE439A"/>
    <w:rsid w:val="00FF6F9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28751653"/>
  <w15:chartTrackingRefBased/>
  <w15:docId w15:val="{1C0AF980-9AE2-46C8-8494-69FD66213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85D12"/>
    <w:pPr>
      <w:widowControl w:val="0"/>
      <w:ind w:firstLine="720"/>
      <w:jc w:val="both"/>
    </w:pPr>
    <w:rPr>
      <w:rFonts w:eastAsia="Calibri"/>
      <w:sz w:val="24"/>
      <w:szCs w:val="22"/>
      <w:lang w:val="en-US" w:eastAsia="en-US"/>
    </w:rPr>
  </w:style>
  <w:style w:type="paragraph" w:styleId="Heading1">
    <w:name w:val="heading 1"/>
    <w:basedOn w:val="Parastais"/>
    <w:next w:val="Parastais"/>
    <w:link w:val="Heading1Char"/>
    <w:qFormat/>
    <w:rsid w:val="00AD0600"/>
    <w:pPr>
      <w:keepNext/>
      <w:jc w:val="center"/>
      <w:outlineLvl w:val="0"/>
    </w:pPr>
    <w:rPr>
      <w:sz w:val="28"/>
    </w:rPr>
  </w:style>
  <w:style w:type="paragraph" w:styleId="Heading5">
    <w:name w:val="heading 5"/>
    <w:basedOn w:val="Parastais"/>
    <w:next w:val="Parastais"/>
    <w:qFormat/>
    <w:rsid w:val="00AD0600"/>
    <w:pPr>
      <w:keepNext/>
      <w:outlineLvl w:val="4"/>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stais">
    <w:name w:val="Parastais"/>
    <w:qFormat/>
    <w:rsid w:val="00782795"/>
    <w:pPr>
      <w:jc w:val="both"/>
    </w:pPr>
    <w:rPr>
      <w:sz w:val="24"/>
      <w:lang w:eastAsia="en-US"/>
    </w:rPr>
  </w:style>
  <w:style w:type="paragraph" w:styleId="Header">
    <w:name w:val="header"/>
    <w:basedOn w:val="Parastais"/>
    <w:link w:val="HeaderChar"/>
    <w:rsid w:val="00AD0600"/>
    <w:pPr>
      <w:tabs>
        <w:tab w:val="center" w:pos="4153"/>
        <w:tab w:val="right" w:pos="8306"/>
      </w:tabs>
    </w:pPr>
    <w:rPr>
      <w:lang w:val="x-none"/>
    </w:rPr>
  </w:style>
  <w:style w:type="paragraph" w:styleId="Footer">
    <w:name w:val="footer"/>
    <w:basedOn w:val="Parastais"/>
    <w:rsid w:val="00AD0600"/>
    <w:pPr>
      <w:tabs>
        <w:tab w:val="center" w:pos="4320"/>
        <w:tab w:val="right" w:pos="8640"/>
      </w:tabs>
    </w:pPr>
  </w:style>
  <w:style w:type="paragraph" w:styleId="BodyTextIndent">
    <w:name w:val="Body Text Indent"/>
    <w:basedOn w:val="Parastais"/>
    <w:link w:val="BodyTextIndentChar"/>
    <w:rsid w:val="00AD0600"/>
    <w:pPr>
      <w:ind w:firstLine="720"/>
    </w:pPr>
    <w:rPr>
      <w:rFonts w:ascii="Tahoma" w:hAnsi="Tahoma" w:cs="Tahoma"/>
    </w:rPr>
  </w:style>
  <w:style w:type="paragraph" w:styleId="BalloonText">
    <w:name w:val="Balloon Text"/>
    <w:basedOn w:val="Parastais"/>
    <w:link w:val="BalloonTextChar"/>
    <w:rsid w:val="00474A3A"/>
    <w:rPr>
      <w:rFonts w:ascii="Tahoma" w:hAnsi="Tahoma"/>
      <w:sz w:val="16"/>
      <w:szCs w:val="16"/>
      <w:lang w:val="x-none"/>
    </w:rPr>
  </w:style>
  <w:style w:type="character" w:customStyle="1" w:styleId="BalloonTextChar">
    <w:name w:val="Balloon Text Char"/>
    <w:link w:val="BalloonText"/>
    <w:rsid w:val="00474A3A"/>
    <w:rPr>
      <w:rFonts w:ascii="Tahoma" w:hAnsi="Tahoma" w:cs="Tahoma"/>
      <w:sz w:val="16"/>
      <w:szCs w:val="16"/>
      <w:lang w:eastAsia="en-US"/>
    </w:rPr>
  </w:style>
  <w:style w:type="table" w:styleId="TableGrid">
    <w:name w:val="Table Grid"/>
    <w:basedOn w:val="TableNormal"/>
    <w:uiPriority w:val="59"/>
    <w:rsid w:val="00474A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74A3A"/>
    <w:rPr>
      <w:color w:val="0000FF"/>
      <w:u w:val="single"/>
    </w:rPr>
  </w:style>
  <w:style w:type="paragraph" w:customStyle="1" w:styleId="Teksts1">
    <w:name w:val="Teksts1"/>
    <w:basedOn w:val="Parastais"/>
    <w:rsid w:val="000A5AB6"/>
    <w:pPr>
      <w:spacing w:after="320"/>
    </w:pPr>
  </w:style>
  <w:style w:type="paragraph" w:customStyle="1" w:styleId="Teksts2">
    <w:name w:val="Teksts2"/>
    <w:basedOn w:val="Parastais"/>
    <w:rsid w:val="000A5AB6"/>
  </w:style>
  <w:style w:type="paragraph" w:customStyle="1" w:styleId="Datums1">
    <w:name w:val="Datums1"/>
    <w:basedOn w:val="Parastais"/>
    <w:next w:val="Parastais"/>
    <w:rsid w:val="000A5AB6"/>
    <w:pPr>
      <w:spacing w:before="1700"/>
      <w:jc w:val="left"/>
    </w:pPr>
    <w:rPr>
      <w:lang w:val="en-US"/>
    </w:rPr>
  </w:style>
  <w:style w:type="paragraph" w:customStyle="1" w:styleId="Adrese">
    <w:name w:val="Adrese"/>
    <w:basedOn w:val="Parastais"/>
    <w:rsid w:val="000A5AB6"/>
    <w:pPr>
      <w:jc w:val="left"/>
    </w:pPr>
    <w:rPr>
      <w:lang w:val="en-US"/>
    </w:rPr>
  </w:style>
  <w:style w:type="paragraph" w:customStyle="1" w:styleId="Uzruna1">
    <w:name w:val="Uzruna1"/>
    <w:basedOn w:val="Parastais"/>
    <w:next w:val="Teksts1"/>
    <w:rsid w:val="000A5AB6"/>
    <w:pPr>
      <w:spacing w:before="320" w:after="320"/>
      <w:jc w:val="left"/>
    </w:pPr>
    <w:rPr>
      <w:lang w:val="en-US"/>
    </w:rPr>
  </w:style>
  <w:style w:type="paragraph" w:customStyle="1" w:styleId="Nobeigums">
    <w:name w:val="Nobeigums"/>
    <w:basedOn w:val="Parastais"/>
    <w:rsid w:val="000A5AB6"/>
    <w:pPr>
      <w:jc w:val="left"/>
    </w:pPr>
    <w:rPr>
      <w:lang w:val="en-US"/>
    </w:rPr>
  </w:style>
  <w:style w:type="paragraph" w:customStyle="1" w:styleId="Autors">
    <w:name w:val="Autors"/>
    <w:basedOn w:val="Parastais"/>
    <w:next w:val="Parastais"/>
    <w:rsid w:val="000A5AB6"/>
    <w:pPr>
      <w:tabs>
        <w:tab w:val="right" w:pos="9072"/>
      </w:tabs>
      <w:spacing w:before="1440"/>
      <w:jc w:val="left"/>
    </w:pPr>
    <w:rPr>
      <w:lang w:val="en-US"/>
    </w:rPr>
  </w:style>
  <w:style w:type="paragraph" w:customStyle="1" w:styleId="Valsts">
    <w:name w:val="Valsts"/>
    <w:basedOn w:val="Parastais"/>
    <w:rsid w:val="000A5AB6"/>
    <w:pPr>
      <w:jc w:val="left"/>
    </w:pPr>
    <w:rPr>
      <w:caps/>
      <w:lang w:val="en-US"/>
    </w:rPr>
  </w:style>
  <w:style w:type="paragraph" w:customStyle="1" w:styleId="Registrnum">
    <w:name w:val="Registr. num"/>
    <w:basedOn w:val="Parastais"/>
    <w:next w:val="Adrese"/>
    <w:rsid w:val="000A5AB6"/>
    <w:pPr>
      <w:spacing w:after="320"/>
      <w:jc w:val="left"/>
    </w:pPr>
    <w:rPr>
      <w:lang w:val="en-US"/>
    </w:rPr>
  </w:style>
  <w:style w:type="paragraph" w:customStyle="1" w:styleId="Nosaukums1">
    <w:name w:val="Nosaukums1"/>
    <w:basedOn w:val="Parastais"/>
    <w:next w:val="Parastais"/>
    <w:rsid w:val="000A5AB6"/>
    <w:pPr>
      <w:spacing w:before="640"/>
      <w:ind w:right="2268"/>
      <w:jc w:val="left"/>
    </w:pPr>
    <w:rPr>
      <w:sz w:val="28"/>
      <w:lang w:val="en-US"/>
    </w:rPr>
  </w:style>
  <w:style w:type="character" w:customStyle="1" w:styleId="HeaderChar">
    <w:name w:val="Header Char"/>
    <w:link w:val="Header"/>
    <w:rsid w:val="00B55F41"/>
    <w:rPr>
      <w:sz w:val="24"/>
      <w:lang w:eastAsia="en-US"/>
    </w:rPr>
  </w:style>
  <w:style w:type="character" w:styleId="Emphasis">
    <w:name w:val="Emphasis"/>
    <w:uiPriority w:val="20"/>
    <w:qFormat/>
    <w:rsid w:val="00C1155A"/>
    <w:rPr>
      <w:i/>
      <w:iCs/>
    </w:rPr>
  </w:style>
  <w:style w:type="character" w:customStyle="1" w:styleId="naisf14ptRakstz">
    <w:name w:val="naisf + 14pt Rakstz."/>
    <w:link w:val="naisf14pt"/>
    <w:locked/>
    <w:rsid w:val="00585D12"/>
    <w:rPr>
      <w:sz w:val="28"/>
      <w:szCs w:val="24"/>
    </w:rPr>
  </w:style>
  <w:style w:type="paragraph" w:customStyle="1" w:styleId="naisf14pt">
    <w:name w:val="naisf + 14pt"/>
    <w:basedOn w:val="Normal"/>
    <w:link w:val="naisf14ptRakstz"/>
    <w:rsid w:val="00585D12"/>
    <w:pPr>
      <w:widowControl/>
      <w:ind w:right="57" w:firstLine="709"/>
    </w:pPr>
    <w:rPr>
      <w:rFonts w:eastAsia="Times New Roman"/>
      <w:sz w:val="28"/>
      <w:szCs w:val="24"/>
      <w:lang w:val="lv-LV" w:eastAsia="lv-LV"/>
    </w:rPr>
  </w:style>
  <w:style w:type="character" w:customStyle="1" w:styleId="BodyTextIndentChar">
    <w:name w:val="Body Text Indent Char"/>
    <w:basedOn w:val="DefaultParagraphFont"/>
    <w:link w:val="BodyTextIndent"/>
    <w:rsid w:val="00585D12"/>
    <w:rPr>
      <w:rFonts w:ascii="Tahoma" w:hAnsi="Tahoma" w:cs="Tahoma"/>
      <w:sz w:val="24"/>
      <w:lang w:eastAsia="en-US"/>
    </w:rPr>
  </w:style>
  <w:style w:type="paragraph" w:styleId="ListParagraph">
    <w:name w:val="List Paragraph"/>
    <w:basedOn w:val="Normal"/>
    <w:uiPriority w:val="34"/>
    <w:qFormat/>
    <w:rsid w:val="000F59C9"/>
    <w:pPr>
      <w:ind w:left="720"/>
      <w:contextualSpacing/>
    </w:pPr>
  </w:style>
  <w:style w:type="paragraph" w:styleId="NormalWeb">
    <w:name w:val="Normal (Web)"/>
    <w:basedOn w:val="Normal"/>
    <w:uiPriority w:val="99"/>
    <w:unhideWhenUsed/>
    <w:rsid w:val="001D55C8"/>
    <w:pPr>
      <w:widowControl/>
      <w:spacing w:before="100" w:beforeAutospacing="1" w:after="100" w:afterAutospacing="1"/>
      <w:ind w:firstLine="0"/>
      <w:jc w:val="left"/>
    </w:pPr>
    <w:rPr>
      <w:rFonts w:eastAsia="Times New Roman"/>
      <w:szCs w:val="24"/>
      <w:lang w:val="lv-LV" w:eastAsia="lv-LV"/>
    </w:rPr>
  </w:style>
  <w:style w:type="paragraph" w:customStyle="1" w:styleId="Default">
    <w:name w:val="Default"/>
    <w:rsid w:val="00D93B0C"/>
    <w:pPr>
      <w:autoSpaceDE w:val="0"/>
      <w:autoSpaceDN w:val="0"/>
      <w:adjustRightInd w:val="0"/>
    </w:pPr>
    <w:rPr>
      <w:color w:val="000000"/>
      <w:sz w:val="24"/>
      <w:szCs w:val="24"/>
    </w:rPr>
  </w:style>
  <w:style w:type="character" w:styleId="CommentReference">
    <w:name w:val="annotation reference"/>
    <w:basedOn w:val="DefaultParagraphFont"/>
    <w:rsid w:val="00914D8F"/>
    <w:rPr>
      <w:sz w:val="16"/>
      <w:szCs w:val="16"/>
    </w:rPr>
  </w:style>
  <w:style w:type="paragraph" w:styleId="CommentText">
    <w:name w:val="annotation text"/>
    <w:basedOn w:val="Normal"/>
    <w:link w:val="CommentTextChar"/>
    <w:rsid w:val="00914D8F"/>
    <w:rPr>
      <w:sz w:val="20"/>
      <w:szCs w:val="20"/>
    </w:rPr>
  </w:style>
  <w:style w:type="character" w:customStyle="1" w:styleId="CommentTextChar">
    <w:name w:val="Comment Text Char"/>
    <w:basedOn w:val="DefaultParagraphFont"/>
    <w:link w:val="CommentText"/>
    <w:rsid w:val="00914D8F"/>
    <w:rPr>
      <w:rFonts w:eastAsia="Calibri"/>
      <w:lang w:val="en-US" w:eastAsia="en-US"/>
    </w:rPr>
  </w:style>
  <w:style w:type="paragraph" w:styleId="CommentSubject">
    <w:name w:val="annotation subject"/>
    <w:basedOn w:val="CommentText"/>
    <w:next w:val="CommentText"/>
    <w:link w:val="CommentSubjectChar"/>
    <w:rsid w:val="00914D8F"/>
    <w:rPr>
      <w:b/>
      <w:bCs/>
    </w:rPr>
  </w:style>
  <w:style w:type="character" w:customStyle="1" w:styleId="CommentSubjectChar">
    <w:name w:val="Comment Subject Char"/>
    <w:basedOn w:val="CommentTextChar"/>
    <w:link w:val="CommentSubject"/>
    <w:rsid w:val="00914D8F"/>
    <w:rPr>
      <w:rFonts w:eastAsia="Calibri"/>
      <w:b/>
      <w:bCs/>
      <w:lang w:val="en-US" w:eastAsia="en-US"/>
    </w:rPr>
  </w:style>
  <w:style w:type="paragraph" w:styleId="Revision">
    <w:name w:val="Revision"/>
    <w:hidden/>
    <w:uiPriority w:val="99"/>
    <w:semiHidden/>
    <w:rsid w:val="00336CE3"/>
    <w:rPr>
      <w:rFonts w:eastAsia="Calibri"/>
      <w:sz w:val="24"/>
      <w:szCs w:val="22"/>
      <w:lang w:val="en-US" w:eastAsia="en-US"/>
    </w:rPr>
  </w:style>
  <w:style w:type="paragraph" w:customStyle="1" w:styleId="tv213">
    <w:name w:val="tv213"/>
    <w:basedOn w:val="Normal"/>
    <w:rsid w:val="00884B52"/>
    <w:pPr>
      <w:widowControl/>
      <w:spacing w:before="100" w:beforeAutospacing="1" w:after="100" w:afterAutospacing="1"/>
      <w:ind w:firstLine="0"/>
      <w:jc w:val="left"/>
    </w:pPr>
    <w:rPr>
      <w:rFonts w:eastAsia="Times New Roman"/>
      <w:szCs w:val="24"/>
      <w:lang w:val="lv-LV" w:eastAsia="lv-LV"/>
    </w:rPr>
  </w:style>
  <w:style w:type="character" w:customStyle="1" w:styleId="Heading1Char">
    <w:name w:val="Heading 1 Char"/>
    <w:basedOn w:val="DefaultParagraphFont"/>
    <w:link w:val="Heading1"/>
    <w:rsid w:val="00F27733"/>
    <w:rPr>
      <w:sz w:val="28"/>
      <w:lang w:eastAsia="en-US"/>
    </w:rPr>
  </w:style>
  <w:style w:type="character" w:styleId="UnresolvedMention">
    <w:name w:val="Unresolved Mention"/>
    <w:basedOn w:val="DefaultParagraphFont"/>
    <w:uiPriority w:val="99"/>
    <w:semiHidden/>
    <w:unhideWhenUsed/>
    <w:rsid w:val="00480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32730">
      <w:bodyDiv w:val="1"/>
      <w:marLeft w:val="0"/>
      <w:marRight w:val="0"/>
      <w:marTop w:val="0"/>
      <w:marBottom w:val="0"/>
      <w:divBdr>
        <w:top w:val="none" w:sz="0" w:space="0" w:color="auto"/>
        <w:left w:val="none" w:sz="0" w:space="0" w:color="auto"/>
        <w:bottom w:val="none" w:sz="0" w:space="0" w:color="auto"/>
        <w:right w:val="none" w:sz="0" w:space="0" w:color="auto"/>
      </w:divBdr>
    </w:div>
    <w:div w:id="379718490">
      <w:bodyDiv w:val="1"/>
      <w:marLeft w:val="0"/>
      <w:marRight w:val="0"/>
      <w:marTop w:val="0"/>
      <w:marBottom w:val="0"/>
      <w:divBdr>
        <w:top w:val="none" w:sz="0" w:space="0" w:color="auto"/>
        <w:left w:val="none" w:sz="0" w:space="0" w:color="auto"/>
        <w:bottom w:val="none" w:sz="0" w:space="0" w:color="auto"/>
        <w:right w:val="none" w:sz="0" w:space="0" w:color="auto"/>
      </w:divBdr>
    </w:div>
    <w:div w:id="729503100">
      <w:bodyDiv w:val="1"/>
      <w:marLeft w:val="0"/>
      <w:marRight w:val="0"/>
      <w:marTop w:val="0"/>
      <w:marBottom w:val="0"/>
      <w:divBdr>
        <w:top w:val="none" w:sz="0" w:space="0" w:color="auto"/>
        <w:left w:val="none" w:sz="0" w:space="0" w:color="auto"/>
        <w:bottom w:val="none" w:sz="0" w:space="0" w:color="auto"/>
        <w:right w:val="none" w:sz="0" w:space="0" w:color="auto"/>
      </w:divBdr>
    </w:div>
    <w:div w:id="844436589">
      <w:bodyDiv w:val="1"/>
      <w:marLeft w:val="0"/>
      <w:marRight w:val="0"/>
      <w:marTop w:val="0"/>
      <w:marBottom w:val="0"/>
      <w:divBdr>
        <w:top w:val="none" w:sz="0" w:space="0" w:color="auto"/>
        <w:left w:val="none" w:sz="0" w:space="0" w:color="auto"/>
        <w:bottom w:val="none" w:sz="0" w:space="0" w:color="auto"/>
        <w:right w:val="none" w:sz="0" w:space="0" w:color="auto"/>
      </w:divBdr>
    </w:div>
    <w:div w:id="1042289103">
      <w:bodyDiv w:val="1"/>
      <w:marLeft w:val="0"/>
      <w:marRight w:val="0"/>
      <w:marTop w:val="0"/>
      <w:marBottom w:val="0"/>
      <w:divBdr>
        <w:top w:val="none" w:sz="0" w:space="0" w:color="auto"/>
        <w:left w:val="none" w:sz="0" w:space="0" w:color="auto"/>
        <w:bottom w:val="none" w:sz="0" w:space="0" w:color="auto"/>
        <w:right w:val="none" w:sz="0" w:space="0" w:color="auto"/>
      </w:divBdr>
    </w:div>
    <w:div w:id="1112476678">
      <w:bodyDiv w:val="1"/>
      <w:marLeft w:val="0"/>
      <w:marRight w:val="0"/>
      <w:marTop w:val="0"/>
      <w:marBottom w:val="0"/>
      <w:divBdr>
        <w:top w:val="none" w:sz="0" w:space="0" w:color="auto"/>
        <w:left w:val="none" w:sz="0" w:space="0" w:color="auto"/>
        <w:bottom w:val="none" w:sz="0" w:space="0" w:color="auto"/>
        <w:right w:val="none" w:sz="0" w:space="0" w:color="auto"/>
      </w:divBdr>
    </w:div>
    <w:div w:id="1302029948">
      <w:bodyDiv w:val="1"/>
      <w:marLeft w:val="0"/>
      <w:marRight w:val="0"/>
      <w:marTop w:val="0"/>
      <w:marBottom w:val="0"/>
      <w:divBdr>
        <w:top w:val="none" w:sz="0" w:space="0" w:color="auto"/>
        <w:left w:val="none" w:sz="0" w:space="0" w:color="auto"/>
        <w:bottom w:val="none" w:sz="0" w:space="0" w:color="auto"/>
        <w:right w:val="none" w:sz="0" w:space="0" w:color="auto"/>
      </w:divBdr>
    </w:div>
    <w:div w:id="1371149499">
      <w:bodyDiv w:val="1"/>
      <w:marLeft w:val="0"/>
      <w:marRight w:val="0"/>
      <w:marTop w:val="0"/>
      <w:marBottom w:val="0"/>
      <w:divBdr>
        <w:top w:val="none" w:sz="0" w:space="0" w:color="auto"/>
        <w:left w:val="none" w:sz="0" w:space="0" w:color="auto"/>
        <w:bottom w:val="none" w:sz="0" w:space="0" w:color="auto"/>
        <w:right w:val="none" w:sz="0" w:space="0" w:color="auto"/>
      </w:divBdr>
    </w:div>
    <w:div w:id="1610164265">
      <w:bodyDiv w:val="1"/>
      <w:marLeft w:val="0"/>
      <w:marRight w:val="0"/>
      <w:marTop w:val="0"/>
      <w:marBottom w:val="0"/>
      <w:divBdr>
        <w:top w:val="none" w:sz="0" w:space="0" w:color="auto"/>
        <w:left w:val="none" w:sz="0" w:space="0" w:color="auto"/>
        <w:bottom w:val="none" w:sz="0" w:space="0" w:color="auto"/>
        <w:right w:val="none" w:sz="0" w:space="0" w:color="auto"/>
      </w:divBdr>
    </w:div>
    <w:div w:id="1703365495">
      <w:bodyDiv w:val="1"/>
      <w:marLeft w:val="0"/>
      <w:marRight w:val="0"/>
      <w:marTop w:val="0"/>
      <w:marBottom w:val="0"/>
      <w:divBdr>
        <w:top w:val="none" w:sz="0" w:space="0" w:color="auto"/>
        <w:left w:val="none" w:sz="0" w:space="0" w:color="auto"/>
        <w:bottom w:val="none" w:sz="0" w:space="0" w:color="auto"/>
        <w:right w:val="none" w:sz="0" w:space="0" w:color="auto"/>
      </w:divBdr>
    </w:div>
    <w:div w:id="1795755426">
      <w:bodyDiv w:val="1"/>
      <w:marLeft w:val="0"/>
      <w:marRight w:val="0"/>
      <w:marTop w:val="0"/>
      <w:marBottom w:val="0"/>
      <w:divBdr>
        <w:top w:val="none" w:sz="0" w:space="0" w:color="auto"/>
        <w:left w:val="none" w:sz="0" w:space="0" w:color="auto"/>
        <w:bottom w:val="none" w:sz="0" w:space="0" w:color="auto"/>
        <w:right w:val="none" w:sz="0" w:space="0" w:color="auto"/>
      </w:divBdr>
    </w:div>
    <w:div w:id="203823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lvm@lvm.lv"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a%20liepina\Desktop\Valsts%20akciju%20sabiedr&#299;ba_elektronisk&#257;_veidlapa.dotx"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95FD8-2AD1-4993-A809-4DEAC7D2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Valsts akciju sabiedrība_elektroniskā_veidlapa</Template>
  <TotalTime>67</TotalTime>
  <Pages>2</Pages>
  <Words>615</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Valsts akciju sabiedrība “Latvijas valsts meži”</vt:lpstr>
      <vt:lpstr>Valsts akciju sabiedrība “Latvijas valsts meži”</vt:lpstr>
    </vt:vector>
  </TitlesOfParts>
  <Company>Company</Company>
  <LinksUpToDate>false</LinksUpToDate>
  <CharactersWithSpaces>4750</CharactersWithSpaces>
  <SharedDoc>false</SharedDoc>
  <HLinks>
    <vt:vector size="6" baseType="variant">
      <vt:variant>
        <vt:i4>917540</vt:i4>
      </vt:variant>
      <vt:variant>
        <vt:i4>0</vt:i4>
      </vt:variant>
      <vt:variant>
        <vt:i4>0</vt:i4>
      </vt:variant>
      <vt:variant>
        <vt:i4>5</vt:i4>
      </vt:variant>
      <vt:variant>
        <vt:lpwstr>mailto:lvm@lvm.lv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akciju sabiedrība “Latvijas valsts meži”</dc:title>
  <dc:subject/>
  <dc:creator>Una Liepiņa</dc:creator>
  <cp:keywords/>
  <cp:lastModifiedBy>Sandra Plēpe</cp:lastModifiedBy>
  <cp:revision>5</cp:revision>
  <cp:lastPrinted>2020-05-13T10:45:00Z</cp:lastPrinted>
  <dcterms:created xsi:type="dcterms:W3CDTF">2020-05-26T10:47:00Z</dcterms:created>
  <dcterms:modified xsi:type="dcterms:W3CDTF">2020-05-27T08:43:00Z</dcterms:modified>
</cp:coreProperties>
</file>